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4686" w:rsidRPr="00FE4C51" w:rsidRDefault="00524686" w:rsidP="00FE4C51">
      <w:pPr>
        <w:spacing w:after="0" w:line="240" w:lineRule="auto"/>
        <w:rPr>
          <w:rFonts w:ascii="Monotype Corsiva" w:hAnsi="Monotype Corsiva" w:cs="Monotype Corsiva"/>
          <w:sz w:val="40"/>
          <w:szCs w:val="40"/>
          <w:lang w:eastAsia="ru-RU"/>
        </w:rPr>
      </w:pPr>
      <w:r w:rsidRPr="00FE4C51">
        <w:rPr>
          <w:rFonts w:ascii="Times New Roman" w:hAnsi="Times New Roman" w:cs="Times New Roman"/>
          <w:b/>
          <w:bCs/>
          <w:sz w:val="24"/>
          <w:szCs w:val="24"/>
        </w:rPr>
        <w:t>Тема урока</w:t>
      </w:r>
      <w:r w:rsidRPr="00FE4C51">
        <w:rPr>
          <w:rFonts w:ascii="Monotype Corsiva" w:hAnsi="Monotype Corsiva" w:cs="Monotype Corsiva"/>
          <w:b/>
          <w:bCs/>
          <w:sz w:val="40"/>
          <w:szCs w:val="40"/>
        </w:rPr>
        <w:t>:</w:t>
      </w:r>
      <w:r>
        <w:rPr>
          <w:rFonts w:ascii="Monotype Corsiva" w:hAnsi="Monotype Corsiva" w:cs="Monotype Corsiva"/>
          <w:sz w:val="40"/>
          <w:szCs w:val="40"/>
        </w:rPr>
        <w:t xml:space="preserve">           «  Произведения русских баснописцев»</w:t>
      </w:r>
      <w:r w:rsidRPr="00FE4C51">
        <w:rPr>
          <w:rFonts w:ascii="Monotype Corsiva" w:hAnsi="Monotype Corsiva" w:cs="Monotype Corsiva"/>
          <w:sz w:val="40"/>
          <w:szCs w:val="40"/>
        </w:rPr>
        <w:t xml:space="preserve"> </w:t>
      </w:r>
      <w:r>
        <w:rPr>
          <w:rFonts w:ascii="Monotype Corsiva" w:hAnsi="Monotype Corsiva" w:cs="Monotype Corsiva"/>
          <w:sz w:val="40"/>
          <w:szCs w:val="40"/>
        </w:rPr>
        <w:t xml:space="preserve"> </w:t>
      </w:r>
      <w:r w:rsidRPr="00FE4C51">
        <w:rPr>
          <w:rFonts w:ascii="Monotype Corsiva" w:hAnsi="Monotype Corsiva" w:cs="Monotype Corsiva"/>
          <w:sz w:val="40"/>
          <w:szCs w:val="40"/>
        </w:rPr>
        <w:t>И.А</w:t>
      </w:r>
      <w:r>
        <w:rPr>
          <w:rFonts w:ascii="Monotype Corsiva" w:hAnsi="Monotype Corsiva" w:cs="Monotype Corsiva"/>
          <w:sz w:val="40"/>
          <w:szCs w:val="40"/>
        </w:rPr>
        <w:t>. Крылов « Стрекоза и Муравей», И. И. Хемницер « Стрекоза», Л. Н. Толстой « Стрекоза и Муравей».</w:t>
      </w:r>
    </w:p>
    <w:p w:rsidR="00524686" w:rsidRDefault="00524686" w:rsidP="00FE4C51">
      <w:pPr>
        <w:pStyle w:val="NormalWeb"/>
        <w:spacing w:before="0" w:beforeAutospacing="0" w:after="0" w:afterAutospacing="0"/>
        <w:rPr>
          <w:b/>
          <w:bCs/>
        </w:rPr>
      </w:pPr>
    </w:p>
    <w:p w:rsidR="00524686" w:rsidRPr="005215E2" w:rsidRDefault="00524686" w:rsidP="005215E2">
      <w:pPr>
        <w:pStyle w:val="NormalWeb"/>
        <w:spacing w:after="0"/>
        <w:jc w:val="both"/>
      </w:pPr>
      <w:r w:rsidRPr="005215E2">
        <w:rPr>
          <w:b/>
          <w:bCs/>
        </w:rPr>
        <w:t xml:space="preserve">Дидактическая цель урока: </w:t>
      </w:r>
      <w:r w:rsidRPr="005215E2">
        <w:t>организовать совместную деятельность учащихся с целью знакомства с особенностями басни.</w:t>
      </w:r>
    </w:p>
    <w:p w:rsidR="00524686" w:rsidRPr="005215E2" w:rsidRDefault="00524686" w:rsidP="005215E2">
      <w:pPr>
        <w:pStyle w:val="NormalWeb"/>
        <w:spacing w:after="0"/>
        <w:rPr>
          <w:b/>
          <w:bCs/>
        </w:rPr>
      </w:pPr>
      <w:r w:rsidRPr="005215E2">
        <w:rPr>
          <w:b/>
          <w:bCs/>
        </w:rPr>
        <w:t>Задачи:</w:t>
      </w:r>
    </w:p>
    <w:p w:rsidR="00524686" w:rsidRPr="005215E2" w:rsidRDefault="00524686" w:rsidP="005215E2">
      <w:pPr>
        <w:pStyle w:val="NormalWeb"/>
        <w:spacing w:after="0"/>
        <w:jc w:val="both"/>
      </w:pPr>
      <w:r w:rsidRPr="005215E2">
        <w:rPr>
          <w:b/>
          <w:bCs/>
        </w:rPr>
        <w:t xml:space="preserve">Предметные: </w:t>
      </w:r>
      <w:r w:rsidRPr="005215E2">
        <w:t xml:space="preserve">познакомить учащихся с личностью Ивана Андреевича Крылова и его баснями, </w:t>
      </w:r>
      <w:r>
        <w:t>уметь анализировать и сравнивать  басни, искать мораль, иносказание и аллегорию.</w:t>
      </w:r>
    </w:p>
    <w:p w:rsidR="00524686" w:rsidRPr="005215E2" w:rsidRDefault="00524686" w:rsidP="005215E2">
      <w:pPr>
        <w:pStyle w:val="NormalWeb"/>
        <w:spacing w:after="0"/>
        <w:rPr>
          <w:b/>
          <w:bCs/>
        </w:rPr>
      </w:pPr>
      <w:r w:rsidRPr="005215E2">
        <w:rPr>
          <w:b/>
          <w:bCs/>
        </w:rPr>
        <w:t>Метапредметные</w:t>
      </w:r>
    </w:p>
    <w:p w:rsidR="00524686" w:rsidRPr="005215E2" w:rsidRDefault="00524686" w:rsidP="005215E2">
      <w:pPr>
        <w:pStyle w:val="NormalWeb"/>
        <w:spacing w:after="0"/>
        <w:jc w:val="both"/>
      </w:pPr>
      <w:r w:rsidRPr="005215E2">
        <w:rPr>
          <w:b/>
          <w:bCs/>
        </w:rPr>
        <w:t>•</w:t>
      </w:r>
      <w:r w:rsidRPr="005215E2">
        <w:rPr>
          <w:b/>
          <w:bCs/>
        </w:rPr>
        <w:tab/>
        <w:t xml:space="preserve">познавательные: </w:t>
      </w:r>
      <w:r w:rsidRPr="005215E2">
        <w:t>развивать умение воспринимать на слух и осознанно читать произведение; строить речевое высказывание в устной форме; устанавливать причинно-следственные связи; делать обобщение; учить видеть и чувствовать за строками произведения глубокий смысл басни; воспитывать добрые моральные качества.</w:t>
      </w:r>
    </w:p>
    <w:p w:rsidR="00524686" w:rsidRPr="005215E2" w:rsidRDefault="00524686" w:rsidP="005215E2">
      <w:pPr>
        <w:pStyle w:val="NormalWeb"/>
        <w:spacing w:after="0"/>
        <w:jc w:val="both"/>
      </w:pPr>
      <w:r w:rsidRPr="005215E2">
        <w:rPr>
          <w:b/>
          <w:bCs/>
        </w:rPr>
        <w:t>•</w:t>
      </w:r>
      <w:r w:rsidRPr="005215E2">
        <w:rPr>
          <w:b/>
          <w:bCs/>
        </w:rPr>
        <w:tab/>
        <w:t xml:space="preserve">коммуникативные: </w:t>
      </w:r>
      <w:r w:rsidRPr="005215E2">
        <w:t>формировать умение учитывать разные мнения и прислушиваться к мнению одноклассников; вступать в диалог; участвовать в коллективном обсуждении;</w:t>
      </w:r>
    </w:p>
    <w:p w:rsidR="00524686" w:rsidRPr="005215E2" w:rsidRDefault="00524686" w:rsidP="005215E2">
      <w:pPr>
        <w:pStyle w:val="NormalWeb"/>
        <w:spacing w:after="0"/>
        <w:jc w:val="both"/>
      </w:pPr>
      <w:r w:rsidRPr="005215E2">
        <w:rPr>
          <w:b/>
          <w:bCs/>
        </w:rPr>
        <w:t>•</w:t>
      </w:r>
      <w:r w:rsidRPr="005215E2">
        <w:rPr>
          <w:b/>
          <w:bCs/>
        </w:rPr>
        <w:tab/>
        <w:t xml:space="preserve">регулятивные: </w:t>
      </w:r>
      <w:r w:rsidRPr="005215E2">
        <w:t>учить ставить учебную задачу в сотрудничестве с одноклассниками; планировать свои действия; самостоятельно адекватно оценивать правильность выполнения действий;</w:t>
      </w:r>
    </w:p>
    <w:p w:rsidR="00524686" w:rsidRPr="005215E2" w:rsidRDefault="00524686" w:rsidP="005215E2">
      <w:pPr>
        <w:pStyle w:val="NormalWeb"/>
        <w:spacing w:after="0"/>
        <w:jc w:val="both"/>
      </w:pPr>
      <w:r w:rsidRPr="005215E2">
        <w:rPr>
          <w:b/>
          <w:bCs/>
        </w:rPr>
        <w:t>•</w:t>
      </w:r>
      <w:r w:rsidRPr="005215E2">
        <w:rPr>
          <w:b/>
          <w:bCs/>
        </w:rPr>
        <w:tab/>
        <w:t xml:space="preserve">личностные: </w:t>
      </w:r>
      <w:r w:rsidRPr="005215E2">
        <w:t>формировать мотивационную основу учебной деятельности; учебно-познавательный интерес к новому учебному материалу; развивать способность к самооценке на основе критерия успешности учебной деятельности.</w:t>
      </w:r>
    </w:p>
    <w:p w:rsidR="00524686" w:rsidRDefault="00524686" w:rsidP="00562D6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E4C51">
        <w:rPr>
          <w:rFonts w:ascii="Times New Roman" w:hAnsi="Times New Roman" w:cs="Times New Roman"/>
          <w:b/>
          <w:bCs/>
          <w:sz w:val="24"/>
          <w:szCs w:val="24"/>
        </w:rPr>
        <w:t>Оборудование:</w:t>
      </w:r>
      <w:r>
        <w:rPr>
          <w:rFonts w:ascii="Times New Roman" w:hAnsi="Times New Roman" w:cs="Times New Roman"/>
          <w:sz w:val="24"/>
          <w:szCs w:val="24"/>
        </w:rPr>
        <w:t xml:space="preserve"> Мультимедийный проектор, интерактивная доска, п</w:t>
      </w:r>
      <w:r w:rsidRPr="00AE3FCF">
        <w:rPr>
          <w:rFonts w:ascii="Times New Roman" w:hAnsi="Times New Roman" w:cs="Times New Roman"/>
          <w:sz w:val="24"/>
          <w:szCs w:val="24"/>
        </w:rPr>
        <w:t xml:space="preserve">резентация по теме урока, тексты для чтения у учащихся, памятки для учащихся по работе с </w:t>
      </w:r>
      <w:r>
        <w:rPr>
          <w:rFonts w:ascii="Times New Roman" w:hAnsi="Times New Roman" w:cs="Times New Roman"/>
          <w:sz w:val="24"/>
          <w:szCs w:val="24"/>
        </w:rPr>
        <w:t xml:space="preserve">баснями, </w:t>
      </w:r>
      <w:r w:rsidRPr="00AE3FCF">
        <w:rPr>
          <w:rFonts w:ascii="Times New Roman" w:hAnsi="Times New Roman" w:cs="Times New Roman"/>
          <w:sz w:val="24"/>
          <w:szCs w:val="24"/>
        </w:rPr>
        <w:t xml:space="preserve"> презентационные листы ответов для уч</w:t>
      </w:r>
      <w:r>
        <w:rPr>
          <w:rFonts w:ascii="Times New Roman" w:hAnsi="Times New Roman" w:cs="Times New Roman"/>
          <w:sz w:val="24"/>
          <w:szCs w:val="24"/>
        </w:rPr>
        <w:t xml:space="preserve">ащихся, </w:t>
      </w:r>
      <w:r w:rsidRPr="00AE3FCF">
        <w:rPr>
          <w:rFonts w:ascii="Times New Roman" w:hAnsi="Times New Roman" w:cs="Times New Roman"/>
          <w:sz w:val="24"/>
          <w:szCs w:val="24"/>
        </w:rPr>
        <w:t xml:space="preserve"> басни И.А.Крылова «Стрекоза и Муравей»</w:t>
      </w:r>
      <w:r>
        <w:rPr>
          <w:rFonts w:ascii="Times New Roman" w:hAnsi="Times New Roman" w:cs="Times New Roman"/>
          <w:sz w:val="24"/>
          <w:szCs w:val="24"/>
        </w:rPr>
        <w:t>, И. И. Хемницер « Стрекоза», басня Л. Н. Толстого</w:t>
      </w:r>
      <w:r w:rsidRPr="00AE3FCF">
        <w:rPr>
          <w:rFonts w:ascii="Times New Roman" w:hAnsi="Times New Roman" w:cs="Times New Roman"/>
          <w:sz w:val="24"/>
          <w:szCs w:val="24"/>
        </w:rPr>
        <w:t xml:space="preserve"> «Стрекоза и Муравей»</w:t>
      </w:r>
      <w:r>
        <w:rPr>
          <w:rFonts w:ascii="Times New Roman" w:hAnsi="Times New Roman" w:cs="Times New Roman"/>
          <w:sz w:val="24"/>
          <w:szCs w:val="24"/>
        </w:rPr>
        <w:t>, костюмы Стрекозы и Муравья</w:t>
      </w:r>
      <w:r w:rsidRPr="00701AFA">
        <w:t xml:space="preserve"> </w:t>
      </w:r>
      <w:r>
        <w:t>,</w:t>
      </w:r>
      <w:r w:rsidRPr="00701AFA">
        <w:rPr>
          <w:rFonts w:ascii="Times New Roman" w:hAnsi="Times New Roman" w:cs="Times New Roman"/>
          <w:sz w:val="24"/>
          <w:szCs w:val="24"/>
        </w:rPr>
        <w:t>учебник Л.А. Ефрос</w:t>
      </w:r>
      <w:r>
        <w:rPr>
          <w:rFonts w:ascii="Times New Roman" w:hAnsi="Times New Roman" w:cs="Times New Roman"/>
          <w:sz w:val="24"/>
          <w:szCs w:val="24"/>
        </w:rPr>
        <w:t>ининой,  “Литературное чтение” 4</w:t>
      </w:r>
      <w:r w:rsidRPr="00701AFA">
        <w:rPr>
          <w:rFonts w:ascii="Times New Roman" w:hAnsi="Times New Roman" w:cs="Times New Roman"/>
          <w:sz w:val="24"/>
          <w:szCs w:val="24"/>
        </w:rPr>
        <w:t xml:space="preserve"> класс, 1 часть,  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524686" w:rsidRDefault="00524686" w:rsidP="00FE4C5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524686" w:rsidRDefault="00524686" w:rsidP="00FE4C5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E4C51">
        <w:rPr>
          <w:rFonts w:ascii="Times New Roman" w:hAnsi="Times New Roman" w:cs="Times New Roman"/>
          <w:b/>
          <w:bCs/>
          <w:sz w:val="24"/>
          <w:szCs w:val="24"/>
        </w:rPr>
        <w:t>Используемые методы и приемы: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информационно-коммуникационные, </w:t>
      </w:r>
      <w:r w:rsidRPr="000C2970">
        <w:rPr>
          <w:rFonts w:ascii="Times New Roman" w:hAnsi="Times New Roman" w:cs="Times New Roman"/>
          <w:sz w:val="24"/>
          <w:szCs w:val="24"/>
          <w:lang w:eastAsia="ru-RU"/>
        </w:rPr>
        <w:t>сопоставление, эвристическая беседа, исследовательский метод</w:t>
      </w:r>
      <w:r>
        <w:rPr>
          <w:rFonts w:ascii="Times New Roman" w:hAnsi="Times New Roman" w:cs="Times New Roman"/>
          <w:sz w:val="24"/>
          <w:szCs w:val="24"/>
          <w:lang w:eastAsia="ru-RU"/>
        </w:rPr>
        <w:t>, проблемно-диалогический.</w:t>
      </w:r>
    </w:p>
    <w:p w:rsidR="00524686" w:rsidRPr="00FE4C51" w:rsidRDefault="00524686" w:rsidP="00FE4C5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24686" w:rsidRDefault="00524686" w:rsidP="00FD41D9">
      <w:pPr>
        <w:spacing w:after="0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524686" w:rsidRDefault="00524686" w:rsidP="00FE4C51">
      <w:pPr>
        <w:spacing w:after="0"/>
        <w:jc w:val="center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Ход урока.</w:t>
      </w:r>
    </w:p>
    <w:p w:rsidR="00524686" w:rsidRPr="00622A7C" w:rsidRDefault="00524686" w:rsidP="00622A7C">
      <w:pPr>
        <w:pStyle w:val="NormalWeb"/>
        <w:spacing w:before="150" w:beforeAutospacing="0" w:after="150" w:afterAutospacing="0"/>
        <w:ind w:left="150" w:right="150" w:firstLine="210"/>
        <w:jc w:val="both"/>
        <w:rPr>
          <w:color w:val="000000"/>
        </w:rPr>
      </w:pPr>
      <w:r w:rsidRPr="00622A7C">
        <w:rPr>
          <w:b/>
          <w:bCs/>
          <w:i/>
          <w:iCs/>
        </w:rPr>
        <w:t>1.Этап актуализации знаний:</w:t>
      </w:r>
      <w:r w:rsidRPr="00622A7C">
        <w:rPr>
          <w:color w:val="000000"/>
        </w:rPr>
        <w:t xml:space="preserve"> </w:t>
      </w:r>
    </w:p>
    <w:p w:rsidR="00524686" w:rsidRPr="00622A7C" w:rsidRDefault="00524686" w:rsidP="00622A7C">
      <w:pPr>
        <w:pStyle w:val="NormalWeb"/>
        <w:spacing w:before="150" w:beforeAutospacing="0" w:after="150" w:afterAutospacing="0"/>
        <w:ind w:left="150" w:right="150" w:firstLine="210"/>
        <w:jc w:val="both"/>
        <w:rPr>
          <w:color w:val="000000"/>
        </w:rPr>
      </w:pPr>
      <w:r w:rsidRPr="00622A7C">
        <w:rPr>
          <w:i/>
          <w:iCs/>
          <w:color w:val="000000"/>
        </w:rPr>
        <w:t>Долгожданный  дан  звонок, начинается  урок.</w:t>
      </w:r>
    </w:p>
    <w:p w:rsidR="00524686" w:rsidRPr="00622A7C" w:rsidRDefault="00524686" w:rsidP="00622A7C">
      <w:pPr>
        <w:spacing w:before="150" w:after="150" w:line="240" w:lineRule="auto"/>
        <w:ind w:left="150" w:right="150" w:firstLine="210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622A7C">
        <w:rPr>
          <w:rFonts w:ascii="Times New Roman" w:hAnsi="Times New Roman" w:cs="Times New Roman"/>
          <w:i/>
          <w:iCs/>
          <w:color w:val="000000"/>
          <w:sz w:val="24"/>
          <w:szCs w:val="24"/>
          <w:lang w:eastAsia="ru-RU"/>
        </w:rPr>
        <w:t>К  нам  без  опоздания  приходи  старание.</w:t>
      </w:r>
    </w:p>
    <w:p w:rsidR="00524686" w:rsidRPr="00622A7C" w:rsidRDefault="00524686" w:rsidP="00622A7C">
      <w:pPr>
        <w:spacing w:before="150" w:after="150" w:line="240" w:lineRule="auto"/>
        <w:ind w:left="150" w:right="150" w:firstLine="210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622A7C">
        <w:rPr>
          <w:rFonts w:ascii="Times New Roman" w:hAnsi="Times New Roman" w:cs="Times New Roman"/>
          <w:i/>
          <w:iCs/>
          <w:color w:val="000000"/>
          <w:sz w:val="24"/>
          <w:szCs w:val="24"/>
          <w:lang w:eastAsia="ru-RU"/>
        </w:rPr>
        <w:t>Помоги  нам  потрудиться, мы  пришли  сюда  учиться.</w:t>
      </w:r>
    </w:p>
    <w:p w:rsidR="00524686" w:rsidRPr="00622A7C" w:rsidRDefault="00524686" w:rsidP="00622A7C">
      <w:pPr>
        <w:spacing w:before="150" w:after="150" w:line="240" w:lineRule="auto"/>
        <w:ind w:left="150" w:right="150" w:firstLine="210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622A7C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- Что  значит  учиться? (открывать  новые  знания)</w:t>
      </w:r>
    </w:p>
    <w:p w:rsidR="00524686" w:rsidRPr="00622A7C" w:rsidRDefault="00524686" w:rsidP="00622A7C">
      <w:pPr>
        <w:spacing w:before="150" w:after="150" w:line="240" w:lineRule="auto"/>
        <w:ind w:left="150" w:right="150" w:firstLine="210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622A7C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-Что  это  значит? (Понять, что я не знаю и самому найти способ)</w:t>
      </w:r>
    </w:p>
    <w:p w:rsidR="00524686" w:rsidRPr="00622A7C" w:rsidRDefault="00524686" w:rsidP="00622A7C">
      <w:pPr>
        <w:spacing w:before="150" w:after="150" w:line="240" w:lineRule="auto"/>
        <w:ind w:left="150" w:right="150" w:firstLine="210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622A7C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-Какие  качества  помогают  ученику  узнавать  новое?</w:t>
      </w:r>
    </w:p>
    <w:p w:rsidR="00524686" w:rsidRPr="00622A7C" w:rsidRDefault="00524686" w:rsidP="00622A7C">
      <w:pPr>
        <w:spacing w:before="150" w:after="150" w:line="240" w:lineRule="auto"/>
        <w:ind w:left="150" w:right="150" w:firstLine="210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622A7C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-Пожелайте  друг  другу  удачи.</w:t>
      </w:r>
    </w:p>
    <w:p w:rsidR="00524686" w:rsidRPr="00622A7C" w:rsidRDefault="00524686" w:rsidP="00622A7C">
      <w:pPr>
        <w:spacing w:before="150" w:after="150" w:line="240" w:lineRule="auto"/>
        <w:ind w:left="150" w:right="150" w:firstLine="210"/>
        <w:jc w:val="both"/>
        <w:rPr>
          <w:rFonts w:ascii="Verdana" w:hAnsi="Verdana" w:cs="Times New Roman"/>
          <w:color w:val="000000"/>
          <w:sz w:val="18"/>
          <w:szCs w:val="18"/>
          <w:lang w:eastAsia="ru-RU"/>
        </w:rPr>
      </w:pPr>
      <w:r w:rsidRPr="00622A7C">
        <w:rPr>
          <w:rFonts w:ascii="Verdana" w:hAnsi="Verdana" w:cs="Times New Roman"/>
          <w:color w:val="000000"/>
          <w:sz w:val="18"/>
          <w:szCs w:val="18"/>
          <w:lang w:eastAsia="ru-RU"/>
        </w:rPr>
        <w:t>Пусть  урок  принесёт  радость  общения,  а  помощниками  будут  внимание, старание, находчивость!</w:t>
      </w:r>
    </w:p>
    <w:p w:rsidR="00524686" w:rsidRPr="0020734A" w:rsidRDefault="00524686" w:rsidP="00FE4C51">
      <w:pPr>
        <w:spacing w:after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20734A">
        <w:rPr>
          <w:rFonts w:ascii="Times New Roman" w:hAnsi="Times New Roman" w:cs="Times New Roman"/>
          <w:b/>
          <w:bCs/>
          <w:i/>
          <w:iCs/>
          <w:sz w:val="24"/>
          <w:szCs w:val="24"/>
        </w:rPr>
        <w:t>А)Знакомство с темой урока.</w:t>
      </w:r>
    </w:p>
    <w:p w:rsidR="00524686" w:rsidRDefault="00524686" w:rsidP="00FE4C5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733698">
        <w:rPr>
          <w:rFonts w:ascii="Times New Roman" w:hAnsi="Times New Roman" w:cs="Times New Roman"/>
          <w:sz w:val="24"/>
          <w:szCs w:val="24"/>
        </w:rPr>
        <w:t>Посмотрите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33698">
        <w:rPr>
          <w:rFonts w:ascii="Times New Roman" w:hAnsi="Times New Roman" w:cs="Times New Roman"/>
          <w:sz w:val="24"/>
          <w:szCs w:val="24"/>
        </w:rPr>
        <w:t>иллюстрации на доске.</w:t>
      </w:r>
      <w:r>
        <w:rPr>
          <w:rFonts w:ascii="Times New Roman" w:hAnsi="Times New Roman" w:cs="Times New Roman"/>
          <w:sz w:val="24"/>
          <w:szCs w:val="24"/>
        </w:rPr>
        <w:t xml:space="preserve"> (слайд) </w:t>
      </w:r>
    </w:p>
    <w:p w:rsidR="00524686" w:rsidRPr="00733698" w:rsidRDefault="00524686" w:rsidP="00E2193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-Чему посвящен сегодня урок? (басням</w:t>
      </w:r>
      <w:r w:rsidRPr="00733698">
        <w:rPr>
          <w:rFonts w:ascii="Times New Roman" w:hAnsi="Times New Roman" w:cs="Times New Roman"/>
          <w:sz w:val="24"/>
          <w:szCs w:val="24"/>
        </w:rPr>
        <w:t>)</w:t>
      </w:r>
    </w:p>
    <w:p w:rsidR="00524686" w:rsidRPr="00733698" w:rsidRDefault="00524686" w:rsidP="00E2193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733698">
        <w:rPr>
          <w:rFonts w:ascii="Times New Roman" w:hAnsi="Times New Roman" w:cs="Times New Roman"/>
          <w:sz w:val="24"/>
          <w:szCs w:val="24"/>
        </w:rPr>
        <w:t>Почему вы так думаете? (сцены из басен)</w:t>
      </w:r>
    </w:p>
    <w:p w:rsidR="00524686" w:rsidRDefault="00524686" w:rsidP="00E2193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733698">
        <w:rPr>
          <w:rFonts w:ascii="Times New Roman" w:hAnsi="Times New Roman" w:cs="Times New Roman"/>
          <w:sz w:val="24"/>
          <w:szCs w:val="24"/>
        </w:rPr>
        <w:t xml:space="preserve">Какие это басни? </w:t>
      </w:r>
    </w:p>
    <w:p w:rsidR="00524686" w:rsidRDefault="00524686" w:rsidP="00E2193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733698">
        <w:rPr>
          <w:rFonts w:ascii="Times New Roman" w:hAnsi="Times New Roman" w:cs="Times New Roman"/>
          <w:sz w:val="24"/>
          <w:szCs w:val="24"/>
        </w:rPr>
        <w:t>Кто автор этих басен?</w:t>
      </w:r>
    </w:p>
    <w:p w:rsidR="00524686" w:rsidRPr="00733698" w:rsidRDefault="00524686" w:rsidP="00E2193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доске появляется запись: Иван Андреевич Крылов. (</w:t>
      </w:r>
      <w:r w:rsidRPr="00BA5AAA">
        <w:rPr>
          <w:rFonts w:ascii="Times New Roman" w:hAnsi="Times New Roman" w:cs="Times New Roman"/>
          <w:b/>
          <w:bCs/>
          <w:sz w:val="24"/>
          <w:szCs w:val="24"/>
        </w:rPr>
        <w:t>слайд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524686" w:rsidRDefault="00524686" w:rsidP="00AB70A0">
      <w:pPr>
        <w:pStyle w:val="NormalWeb"/>
        <w:spacing w:before="0" w:beforeAutospacing="0" w:after="0" w:afterAutospacing="0"/>
        <w:jc w:val="both"/>
        <w:rPr>
          <w:b/>
          <w:bCs/>
          <w:i/>
          <w:iCs/>
        </w:rPr>
      </w:pPr>
    </w:p>
    <w:p w:rsidR="00524686" w:rsidRPr="0020734A" w:rsidRDefault="00524686" w:rsidP="00AB70A0">
      <w:pPr>
        <w:pStyle w:val="NormalWeb"/>
        <w:spacing w:before="0" w:beforeAutospacing="0" w:after="0" w:afterAutospacing="0"/>
        <w:jc w:val="both"/>
        <w:rPr>
          <w:b/>
          <w:bCs/>
        </w:rPr>
      </w:pPr>
      <w:r w:rsidRPr="0020734A">
        <w:rPr>
          <w:b/>
          <w:bCs/>
          <w:i/>
          <w:iCs/>
        </w:rPr>
        <w:t>Б) Расширение знаний о творчестве Крылова И.А.</w:t>
      </w:r>
      <w:r w:rsidRPr="0020734A">
        <w:rPr>
          <w:b/>
          <w:bCs/>
        </w:rPr>
        <w:t xml:space="preserve">  </w:t>
      </w:r>
    </w:p>
    <w:p w:rsidR="00524686" w:rsidRPr="00AB409B" w:rsidRDefault="00524686" w:rsidP="007F2F85">
      <w:pPr>
        <w:pStyle w:val="NormalWeb"/>
        <w:spacing w:before="0" w:beforeAutospacing="0" w:after="0" w:afterAutospacing="0"/>
        <w:ind w:firstLine="708"/>
        <w:jc w:val="both"/>
      </w:pPr>
      <w:r w:rsidRPr="00452AEA">
        <w:t>Рассказ учителя: « И.А. Крылов – великий русский писатель. Жизнь баснописца в</w:t>
      </w:r>
      <w:r>
        <w:t xml:space="preserve"> детстве была необычайно бедной. Д</w:t>
      </w:r>
      <w:r w:rsidRPr="00452AEA">
        <w:t>евятилетним мальчиком, когда умер его отец, ему пришлось идти работать, переписывая бумаги, заботиться о</w:t>
      </w:r>
      <w:r>
        <w:t xml:space="preserve"> семье</w:t>
      </w:r>
      <w:r w:rsidRPr="00452AEA">
        <w:t xml:space="preserve">.  Маленькому Ивану не пришлось учиться, но мать сама составила план образования сына, следила за его занятиями. С детства в Иване Андреевиче жила жажда знаний, он любил читать, размышлять о прочитанном. Его усиленные самостоятельные занятия принесли необыкновенные результаты: когда он стал взрослым, его считали одним из самых образованных и просвещенных людей своего времени. Он сумел стать разнообразно талантливым человеком: драматургом, издателем, музыкантом, художником. В </w:t>
      </w:r>
      <w:smartTag w:uri="urn:schemas-microsoft-com:office:smarttags" w:element="metricconverter">
        <w:smartTagPr>
          <w:attr w:name="ProductID" w:val="1806 г"/>
        </w:smartTagPr>
        <w:r w:rsidRPr="00452AEA">
          <w:t>1806 г</w:t>
        </w:r>
      </w:smartTag>
      <w:r w:rsidRPr="00452AEA">
        <w:t>. появились его первые басни — «Дуб и Трость», «Разборчивая невеста», «Старик и трое молодых». С тех пор басни И.А.Крылова встречали с восторгом, а слава Ивана Андреевича стала расти. Более двухсот басен было созда</w:t>
      </w:r>
      <w:r>
        <w:t>но баснописцем».</w:t>
      </w:r>
    </w:p>
    <w:p w:rsidR="00524686" w:rsidRPr="0020734A" w:rsidRDefault="00524686" w:rsidP="00D41616">
      <w:pPr>
        <w:spacing w:after="0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20734A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В) повторение знаний об особенностях басен.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( Работа в парах)</w:t>
      </w:r>
    </w:p>
    <w:p w:rsidR="00524686" w:rsidRPr="00FE4C51" w:rsidRDefault="00524686" w:rsidP="00FE4C51">
      <w:pPr>
        <w:spacing w:after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FE4C51">
        <w:rPr>
          <w:rFonts w:ascii="Times New Roman" w:hAnsi="Times New Roman" w:cs="Times New Roman"/>
          <w:i/>
          <w:iCs/>
          <w:sz w:val="24"/>
          <w:szCs w:val="24"/>
        </w:rPr>
        <w:t>На карточках для индивидуальной работы вычеркните лишнее – то, что не относится к жанру басен:</w:t>
      </w:r>
    </w:p>
    <w:p w:rsidR="00524686" w:rsidRPr="00733698" w:rsidRDefault="00524686" w:rsidP="00E2193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33698">
        <w:rPr>
          <w:rFonts w:ascii="Times New Roman" w:hAnsi="Times New Roman" w:cs="Times New Roman"/>
          <w:sz w:val="24"/>
          <w:szCs w:val="24"/>
        </w:rPr>
        <w:t xml:space="preserve">-краткая форма повествования, </w:t>
      </w:r>
    </w:p>
    <w:p w:rsidR="00524686" w:rsidRPr="00733698" w:rsidRDefault="00524686" w:rsidP="00E2193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33698">
        <w:rPr>
          <w:rFonts w:ascii="Times New Roman" w:hAnsi="Times New Roman" w:cs="Times New Roman"/>
          <w:sz w:val="24"/>
          <w:szCs w:val="24"/>
        </w:rPr>
        <w:t>-действующие лица – животные, но подразумеваются люди,</w:t>
      </w:r>
    </w:p>
    <w:p w:rsidR="00524686" w:rsidRPr="00733698" w:rsidRDefault="00524686" w:rsidP="00E2193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33698">
        <w:rPr>
          <w:rFonts w:ascii="Times New Roman" w:hAnsi="Times New Roman" w:cs="Times New Roman"/>
          <w:sz w:val="24"/>
          <w:szCs w:val="24"/>
        </w:rPr>
        <w:t>-высмеивает пороки людей ( ирония),</w:t>
      </w:r>
    </w:p>
    <w:p w:rsidR="00524686" w:rsidRPr="00733698" w:rsidRDefault="00524686" w:rsidP="00E2193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33698">
        <w:rPr>
          <w:rFonts w:ascii="Times New Roman" w:hAnsi="Times New Roman" w:cs="Times New Roman"/>
          <w:sz w:val="24"/>
          <w:szCs w:val="24"/>
        </w:rPr>
        <w:t>-есть</w:t>
      </w:r>
      <w:r>
        <w:rPr>
          <w:rFonts w:ascii="Times New Roman" w:hAnsi="Times New Roman" w:cs="Times New Roman"/>
          <w:sz w:val="24"/>
          <w:szCs w:val="24"/>
        </w:rPr>
        <w:t xml:space="preserve"> мораль</w:t>
      </w:r>
      <w:r w:rsidRPr="00733698">
        <w:rPr>
          <w:rFonts w:ascii="Times New Roman" w:hAnsi="Times New Roman" w:cs="Times New Roman"/>
          <w:sz w:val="24"/>
          <w:szCs w:val="24"/>
        </w:rPr>
        <w:t>,</w:t>
      </w:r>
    </w:p>
    <w:p w:rsidR="00524686" w:rsidRPr="00733698" w:rsidRDefault="00524686" w:rsidP="00E2193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33698">
        <w:rPr>
          <w:rFonts w:ascii="Times New Roman" w:hAnsi="Times New Roman" w:cs="Times New Roman"/>
          <w:sz w:val="24"/>
          <w:szCs w:val="24"/>
        </w:rPr>
        <w:t>-повествуется о каком-либо историческом событии в форме сказки.</w:t>
      </w:r>
    </w:p>
    <w:p w:rsidR="00524686" w:rsidRDefault="00524686" w:rsidP="00E2193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E7967">
        <w:rPr>
          <w:rFonts w:ascii="Times New Roman" w:hAnsi="Times New Roman" w:cs="Times New Roman"/>
          <w:i/>
          <w:iCs/>
          <w:sz w:val="24"/>
          <w:szCs w:val="24"/>
          <w:u w:val="single"/>
        </w:rPr>
        <w:t>Вывод</w:t>
      </w:r>
      <w:r>
        <w:rPr>
          <w:rFonts w:ascii="Times New Roman" w:hAnsi="Times New Roman" w:cs="Times New Roman"/>
          <w:i/>
          <w:iCs/>
          <w:sz w:val="24"/>
          <w:szCs w:val="24"/>
          <w:u w:val="single"/>
        </w:rPr>
        <w:t xml:space="preserve"> с доски</w:t>
      </w:r>
      <w:r w:rsidRPr="00733698"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(</w:t>
      </w:r>
      <w:r w:rsidRPr="00BA5AAA">
        <w:rPr>
          <w:rFonts w:ascii="Times New Roman" w:hAnsi="Times New Roman" w:cs="Times New Roman"/>
          <w:b/>
          <w:bCs/>
          <w:sz w:val="24"/>
          <w:szCs w:val="24"/>
        </w:rPr>
        <w:t>на слайде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524686" w:rsidRPr="00FE4C51" w:rsidRDefault="00524686" w:rsidP="00E2193F">
      <w:pPr>
        <w:spacing w:after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FE4C51">
        <w:rPr>
          <w:rFonts w:ascii="Times New Roman" w:hAnsi="Times New Roman" w:cs="Times New Roman"/>
          <w:i/>
          <w:iCs/>
          <w:sz w:val="24"/>
          <w:szCs w:val="24"/>
        </w:rPr>
        <w:t>- Прочитайте, что осталось в ваших определениях.</w:t>
      </w:r>
    </w:p>
    <w:p w:rsidR="00524686" w:rsidRDefault="00524686" w:rsidP="00E2193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33698">
        <w:rPr>
          <w:rFonts w:ascii="Times New Roman" w:hAnsi="Times New Roman" w:cs="Times New Roman"/>
          <w:sz w:val="24"/>
          <w:szCs w:val="24"/>
        </w:rPr>
        <w:t>Басня 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78A8">
        <w:rPr>
          <w:rFonts w:ascii="Times New Roman" w:hAnsi="Times New Roman" w:cs="Times New Roman"/>
          <w:sz w:val="24"/>
          <w:szCs w:val="24"/>
        </w:rPr>
        <w:t>это литературный жанр с краткой формой повествования</w:t>
      </w:r>
      <w:r w:rsidRPr="00733698">
        <w:rPr>
          <w:rFonts w:ascii="Times New Roman" w:hAnsi="Times New Roman" w:cs="Times New Roman"/>
          <w:sz w:val="24"/>
          <w:szCs w:val="24"/>
        </w:rPr>
        <w:t xml:space="preserve">, </w:t>
      </w:r>
    </w:p>
    <w:p w:rsidR="00524686" w:rsidRDefault="00524686" w:rsidP="00E2193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33698">
        <w:rPr>
          <w:rFonts w:ascii="Times New Roman" w:hAnsi="Times New Roman" w:cs="Times New Roman"/>
          <w:sz w:val="24"/>
          <w:szCs w:val="24"/>
        </w:rPr>
        <w:t xml:space="preserve">где действуют звери, птицы, вещи, а подразумеваются под ними люди, </w:t>
      </w:r>
    </w:p>
    <w:p w:rsidR="00524686" w:rsidRDefault="00524686" w:rsidP="00E2193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высмеиваются их пороки,</w:t>
      </w:r>
      <w:r w:rsidRPr="0073369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24686" w:rsidRDefault="00524686" w:rsidP="00E2193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басне обязательно есть мораль,</w:t>
      </w:r>
      <w:r w:rsidRPr="0073369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24686" w:rsidRPr="00FE4C51" w:rsidRDefault="00524686" w:rsidP="00E2193F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E4C51">
        <w:rPr>
          <w:rFonts w:ascii="Times New Roman" w:hAnsi="Times New Roman" w:cs="Times New Roman"/>
          <w:b/>
          <w:bCs/>
          <w:sz w:val="24"/>
          <w:szCs w:val="24"/>
        </w:rPr>
        <w:t>которая чаще всего выделяется как самостоятельная её часть и располагается либо в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E4C51">
        <w:rPr>
          <w:rFonts w:ascii="Times New Roman" w:hAnsi="Times New Roman" w:cs="Times New Roman"/>
          <w:b/>
          <w:bCs/>
          <w:sz w:val="24"/>
          <w:szCs w:val="24"/>
        </w:rPr>
        <w:t>начале, либо в конце басни.</w:t>
      </w:r>
    </w:p>
    <w:p w:rsidR="00524686" w:rsidRDefault="00524686" w:rsidP="00E2193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578A8">
        <w:rPr>
          <w:rFonts w:ascii="Times New Roman" w:hAnsi="Times New Roman" w:cs="Times New Roman"/>
          <w:sz w:val="24"/>
          <w:szCs w:val="24"/>
        </w:rPr>
        <w:t>-Вы уже</w:t>
      </w:r>
      <w:r>
        <w:rPr>
          <w:rFonts w:ascii="Times New Roman" w:hAnsi="Times New Roman" w:cs="Times New Roman"/>
          <w:sz w:val="24"/>
          <w:szCs w:val="24"/>
        </w:rPr>
        <w:t xml:space="preserve"> догадались</w:t>
      </w:r>
      <w:r w:rsidRPr="00B578A8">
        <w:rPr>
          <w:rFonts w:ascii="Times New Roman" w:hAnsi="Times New Roman" w:cs="Times New Roman"/>
          <w:sz w:val="24"/>
          <w:szCs w:val="24"/>
        </w:rPr>
        <w:t xml:space="preserve">, что </w:t>
      </w:r>
      <w:r>
        <w:rPr>
          <w:rFonts w:ascii="Times New Roman" w:hAnsi="Times New Roman" w:cs="Times New Roman"/>
          <w:sz w:val="24"/>
          <w:szCs w:val="24"/>
        </w:rPr>
        <w:t xml:space="preserve">на уроке </w:t>
      </w:r>
      <w:r w:rsidRPr="00B578A8">
        <w:rPr>
          <w:rFonts w:ascii="Times New Roman" w:hAnsi="Times New Roman" w:cs="Times New Roman"/>
          <w:sz w:val="24"/>
          <w:szCs w:val="24"/>
        </w:rPr>
        <w:t>нам предстоит встреча с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78A8">
        <w:rPr>
          <w:rFonts w:ascii="Times New Roman" w:hAnsi="Times New Roman" w:cs="Times New Roman"/>
          <w:sz w:val="24"/>
          <w:szCs w:val="24"/>
        </w:rPr>
        <w:t>баснями И.А. Крылова. А вот с какой из них</w:t>
      </w:r>
      <w:r>
        <w:rPr>
          <w:rFonts w:ascii="Times New Roman" w:hAnsi="Times New Roman" w:cs="Times New Roman"/>
          <w:sz w:val="24"/>
          <w:szCs w:val="24"/>
        </w:rPr>
        <w:t xml:space="preserve">, вы узнаете на </w:t>
      </w:r>
      <w:r w:rsidRPr="00B578A8">
        <w:rPr>
          <w:rFonts w:ascii="Times New Roman" w:hAnsi="Times New Roman" w:cs="Times New Roman"/>
          <w:sz w:val="24"/>
          <w:szCs w:val="24"/>
        </w:rPr>
        <w:t xml:space="preserve"> разминке.</w:t>
      </w:r>
    </w:p>
    <w:p w:rsidR="00524686" w:rsidRDefault="00524686" w:rsidP="00FE4C51">
      <w:pPr>
        <w:spacing w:after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524686" w:rsidRPr="00FE4C51" w:rsidRDefault="00524686" w:rsidP="00FE4C51">
      <w:pPr>
        <w:spacing w:after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2.Разминка:</w:t>
      </w:r>
    </w:p>
    <w:p w:rsidR="00524686" w:rsidRPr="0020734A" w:rsidRDefault="00524686" w:rsidP="0020734A">
      <w:pPr>
        <w:spacing w:after="0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А)  ( текст на слайде)</w:t>
      </w:r>
    </w:p>
    <w:tbl>
      <w:tblPr>
        <w:tblW w:w="0" w:type="auto"/>
        <w:tblInd w:w="-106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0A0"/>
      </w:tblPr>
      <w:tblGrid>
        <w:gridCol w:w="3510"/>
        <w:gridCol w:w="5353"/>
      </w:tblGrid>
      <w:tr w:rsidR="00524686" w:rsidRPr="004D6A1C">
        <w:tc>
          <w:tcPr>
            <w:tcW w:w="3510" w:type="dxa"/>
          </w:tcPr>
          <w:p w:rsidR="00524686" w:rsidRPr="004D6A1C" w:rsidRDefault="00524686" w:rsidP="004D6A1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D6A1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Без работы хоть убей, </w:t>
            </w:r>
          </w:p>
          <w:p w:rsidR="00524686" w:rsidRPr="004D6A1C" w:rsidRDefault="00524686" w:rsidP="004D6A1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D6A1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Жить не может муравей. </w:t>
            </w:r>
          </w:p>
          <w:p w:rsidR="00524686" w:rsidRPr="004D6A1C" w:rsidRDefault="00524686" w:rsidP="004D6A1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53" w:type="dxa"/>
          </w:tcPr>
          <w:p w:rsidR="00524686" w:rsidRPr="004D6A1C" w:rsidRDefault="00524686" w:rsidP="004D6A1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80"/>
                <w:sz w:val="24"/>
                <w:szCs w:val="24"/>
                <w:lang w:eastAsia="ru-RU"/>
              </w:rPr>
            </w:pPr>
            <w:r w:rsidRPr="004D6A1C">
              <w:rPr>
                <w:rFonts w:ascii="Times New Roman" w:hAnsi="Times New Roman" w:cs="Times New Roman"/>
                <w:sz w:val="24"/>
                <w:szCs w:val="24"/>
              </w:rPr>
              <w:t>Над лугом, где пасутся козы,</w:t>
            </w:r>
            <w:r w:rsidRPr="004D6A1C">
              <w:rPr>
                <w:rFonts w:ascii="Times New Roman" w:hAnsi="Times New Roman" w:cs="Times New Roman"/>
                <w:sz w:val="24"/>
                <w:szCs w:val="24"/>
              </w:rPr>
              <w:br/>
              <w:t>На крыльях  прозрачных порхают стрекозы.</w:t>
            </w:r>
          </w:p>
        </w:tc>
      </w:tr>
    </w:tbl>
    <w:p w:rsidR="00524686" w:rsidRPr="00733698" w:rsidRDefault="00524686" w:rsidP="00E2193F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Эти герои пришли  нам сегодня в гости.</w:t>
      </w:r>
    </w:p>
    <w:p w:rsidR="00524686" w:rsidRDefault="00524686" w:rsidP="00622A7C">
      <w:pPr>
        <w:pStyle w:val="NormalWeb"/>
        <w:spacing w:before="150" w:beforeAutospacing="0" w:after="150" w:afterAutospacing="0"/>
        <w:ind w:left="150" w:right="150" w:firstLine="210"/>
        <w:jc w:val="both"/>
        <w:rPr>
          <w:b/>
          <w:bCs/>
          <w:i/>
          <w:iCs/>
        </w:rPr>
      </w:pPr>
      <w:r w:rsidRPr="0020734A">
        <w:rPr>
          <w:b/>
          <w:bCs/>
          <w:i/>
          <w:iCs/>
        </w:rPr>
        <w:t xml:space="preserve">Б) Появляются костюмированные персонажи Стрекоза и Муравей. </w:t>
      </w:r>
      <w:r>
        <w:rPr>
          <w:b/>
          <w:bCs/>
          <w:i/>
          <w:iCs/>
        </w:rPr>
        <w:t>Каждый из них рассказывает о себе (подготовленные учащиеся)</w:t>
      </w:r>
    </w:p>
    <w:p w:rsidR="00524686" w:rsidRPr="00622A7C" w:rsidRDefault="00524686" w:rsidP="00622A7C">
      <w:pPr>
        <w:pStyle w:val="NormalWeb"/>
        <w:spacing w:before="150" w:beforeAutospacing="0" w:after="150" w:afterAutospacing="0"/>
        <w:ind w:left="150" w:right="150" w:firstLine="210"/>
        <w:jc w:val="both"/>
        <w:rPr>
          <w:rFonts w:ascii="Verdana" w:hAnsi="Verdana"/>
          <w:color w:val="000000"/>
          <w:sz w:val="18"/>
          <w:szCs w:val="18"/>
        </w:rPr>
      </w:pPr>
      <w:r w:rsidRPr="00622A7C">
        <w:rPr>
          <w:rFonts w:ascii="Verdana" w:hAnsi="Verdana"/>
          <w:color w:val="000000"/>
          <w:sz w:val="18"/>
          <w:szCs w:val="18"/>
          <w:u w:val="single"/>
        </w:rPr>
        <w:t xml:space="preserve"> СТРЕКОЗА.</w:t>
      </w:r>
    </w:p>
    <w:p w:rsidR="00524686" w:rsidRPr="00622A7C" w:rsidRDefault="00524686" w:rsidP="00622A7C">
      <w:pPr>
        <w:spacing w:before="150" w:after="150" w:line="240" w:lineRule="auto"/>
        <w:ind w:left="150" w:right="150" w:firstLine="210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622A7C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Мы, стрекозы относимся к самым необычным созданиям во всем мире насекомых. В яркие солнечные дни мы летаем, охотимся, порхаем. Все это мы делаем на ваших глазах и все вы, люди, нами восторгаетесь.  После бабочек нам, без сомнения, гарантировано второе место в конкурсе по красоте и богатству красок.</w:t>
      </w:r>
    </w:p>
    <w:p w:rsidR="00524686" w:rsidRPr="00622A7C" w:rsidRDefault="00524686" w:rsidP="00622A7C">
      <w:pPr>
        <w:spacing w:before="150" w:after="150" w:line="240" w:lineRule="auto"/>
        <w:ind w:left="150" w:right="150" w:firstLine="210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622A7C">
        <w:rPr>
          <w:rFonts w:ascii="Times New Roman" w:hAnsi="Times New Roman" w:cs="Times New Roman"/>
          <w:color w:val="000000"/>
          <w:sz w:val="24"/>
          <w:szCs w:val="24"/>
          <w:u w:val="single"/>
          <w:lang w:eastAsia="ru-RU"/>
        </w:rPr>
        <w:t>МУРАВЕЙ.</w:t>
      </w:r>
    </w:p>
    <w:p w:rsidR="00524686" w:rsidRPr="00622A7C" w:rsidRDefault="00524686" w:rsidP="00622A7C">
      <w:pPr>
        <w:spacing w:before="150" w:after="150" w:line="240" w:lineRule="auto"/>
        <w:ind w:left="150" w:right="150" w:firstLine="210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622A7C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Я живу в муравейнике. Внутри него вечно  копошатся  сотни, тысячи муравьев. Все они усердно трудятся: кто-то тащит веточки или какую-то другую добычу, кто-то торопится на поиски пищи, кто-то трудится на куполе самого муравейника. Мы впечатляем людей своим трудолюбием. Каждый из нас может перенести груз, в несколько раз превышающий наш вес.</w:t>
      </w:r>
    </w:p>
    <w:p w:rsidR="00524686" w:rsidRPr="00FE4C51" w:rsidRDefault="00524686" w:rsidP="00FE4C51">
      <w:pPr>
        <w:spacing w:after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3.Эпат создания проблемной ситуации и формулирование проблемы:</w:t>
      </w:r>
    </w:p>
    <w:p w:rsidR="00524686" w:rsidRPr="00733698" w:rsidRDefault="00524686" w:rsidP="00E2193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733698">
        <w:rPr>
          <w:rFonts w:ascii="Times New Roman" w:hAnsi="Times New Roman" w:cs="Times New Roman"/>
          <w:sz w:val="24"/>
          <w:szCs w:val="24"/>
        </w:rPr>
        <w:t>Почему сегодня пришли в гости именно эти персонажи? (будем читать басню «Стрекоза и муравей»)</w:t>
      </w:r>
    </w:p>
    <w:p w:rsidR="00524686" w:rsidRPr="0020734A" w:rsidRDefault="00524686" w:rsidP="00E2193F">
      <w:pPr>
        <w:spacing w:after="0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20734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А) </w:t>
      </w:r>
      <w:r w:rsidRPr="0020734A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Создание «Дерева предсказаний»</w:t>
      </w:r>
    </w:p>
    <w:p w:rsidR="00524686" w:rsidRPr="00733698" w:rsidRDefault="00524686" w:rsidP="00E2193F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Pr="00733698">
        <w:rPr>
          <w:rFonts w:ascii="Times New Roman" w:hAnsi="Times New Roman" w:cs="Times New Roman"/>
          <w:sz w:val="24"/>
          <w:szCs w:val="24"/>
          <w:lang w:eastAsia="ru-RU"/>
        </w:rPr>
        <w:t>Давайте попробуем предсказать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733698">
        <w:rPr>
          <w:rFonts w:ascii="Times New Roman" w:hAnsi="Times New Roman" w:cs="Times New Roman"/>
          <w:sz w:val="24"/>
          <w:szCs w:val="24"/>
          <w:lang w:eastAsia="ru-RU"/>
        </w:rPr>
        <w:t xml:space="preserve"> какие характеры будут у героев басни? </w:t>
      </w:r>
      <w:r>
        <w:rPr>
          <w:rFonts w:ascii="Times New Roman" w:hAnsi="Times New Roman" w:cs="Times New Roman"/>
          <w:sz w:val="24"/>
          <w:szCs w:val="24"/>
          <w:lang w:eastAsia="ru-RU"/>
        </w:rPr>
        <w:t>Посадим на веточки дерева стрекоз с теми качествами, которые будут присущи Стрекозе, а под деревом устроим муравейник из качеств, характерных для Муравья.</w:t>
      </w:r>
      <w:r w:rsidRPr="00733698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(</w:t>
      </w:r>
      <w:r w:rsidRPr="00BA5AA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слайд</w:t>
      </w:r>
      <w:r>
        <w:rPr>
          <w:rFonts w:ascii="Times New Roman" w:hAnsi="Times New Roman" w:cs="Times New Roman"/>
          <w:sz w:val="24"/>
          <w:szCs w:val="24"/>
          <w:lang w:eastAsia="ru-RU"/>
        </w:rPr>
        <w:t>)</w:t>
      </w:r>
    </w:p>
    <w:p w:rsidR="00524686" w:rsidRPr="00D06E51" w:rsidRDefault="00524686" w:rsidP="00586AF2">
      <w:pPr>
        <w:pStyle w:val="NormalWeb"/>
        <w:spacing w:before="0" w:beforeAutospacing="0" w:after="0" w:afterAutospacing="0"/>
      </w:pPr>
      <w:r w:rsidRPr="00D06E51">
        <w:t xml:space="preserve">Появляются на дереве слова </w:t>
      </w:r>
    </w:p>
    <w:p w:rsidR="00524686" w:rsidRPr="00D06E51" w:rsidRDefault="00524686" w:rsidP="00F63ADC">
      <w:pPr>
        <w:pStyle w:val="NormalWeb"/>
        <w:numPr>
          <w:ilvl w:val="0"/>
          <w:numId w:val="21"/>
        </w:numPr>
        <w:spacing w:before="0" w:beforeAutospacing="0" w:after="0" w:afterAutospacing="0"/>
      </w:pPr>
      <w:r w:rsidRPr="00D06E51">
        <w:t>о стрекозе: красавица, беззаботная, легкомысленная</w:t>
      </w:r>
      <w:r>
        <w:t>, веселая</w:t>
      </w:r>
      <w:r w:rsidRPr="00D06E51">
        <w:t xml:space="preserve"> и т.д.,</w:t>
      </w:r>
    </w:p>
    <w:p w:rsidR="00524686" w:rsidRDefault="00524686" w:rsidP="00F63ADC">
      <w:pPr>
        <w:pStyle w:val="NormalWeb"/>
        <w:numPr>
          <w:ilvl w:val="0"/>
          <w:numId w:val="21"/>
        </w:numPr>
        <w:spacing w:before="0" w:beforeAutospacing="0" w:after="0" w:afterAutospacing="0"/>
      </w:pPr>
      <w:r w:rsidRPr="00D06E51">
        <w:t>о муравье: труженик, коллективист, умный и т.д.</w:t>
      </w:r>
    </w:p>
    <w:p w:rsidR="00524686" w:rsidRPr="00F63ADC" w:rsidRDefault="00524686" w:rsidP="00F63ADC">
      <w:pPr>
        <w:pStyle w:val="NormalWeb"/>
        <w:spacing w:before="0" w:beforeAutospacing="0" w:after="0" w:afterAutospacing="0"/>
        <w:rPr>
          <w:color w:val="4F81BD"/>
        </w:rPr>
      </w:pPr>
      <w:r>
        <w:t>-Давайте проверим наши предсказания и прослушаем текст басни.</w:t>
      </w:r>
    </w:p>
    <w:p w:rsidR="00524686" w:rsidRDefault="00524686" w:rsidP="00586AF2">
      <w:pPr>
        <w:pStyle w:val="NormalWeb"/>
        <w:spacing w:before="0" w:beforeAutospacing="0" w:after="0" w:afterAutospacing="0"/>
        <w:rPr>
          <w:rFonts w:ascii="Arial CYR" w:hAnsi="Arial CYR" w:cs="Arial CYR"/>
          <w:sz w:val="20"/>
          <w:szCs w:val="20"/>
        </w:rPr>
      </w:pPr>
      <w:r w:rsidRPr="0020734A">
        <w:rPr>
          <w:b/>
          <w:bCs/>
          <w:i/>
          <w:iCs/>
        </w:rPr>
        <w:t>Б) Первичное восприятие текста</w:t>
      </w:r>
      <w:r>
        <w:rPr>
          <w:b/>
          <w:bCs/>
          <w:i/>
          <w:iCs/>
        </w:rPr>
        <w:t xml:space="preserve"> </w:t>
      </w:r>
      <w:r>
        <w:t>Читает учитель.</w:t>
      </w:r>
    </w:p>
    <w:p w:rsidR="00524686" w:rsidRPr="0020734A" w:rsidRDefault="00524686" w:rsidP="00586AF2">
      <w:pPr>
        <w:pStyle w:val="NormalWeb"/>
        <w:spacing w:before="0" w:beforeAutospacing="0" w:after="0" w:afterAutospacing="0"/>
        <w:rPr>
          <w:b/>
          <w:bCs/>
        </w:rPr>
      </w:pPr>
      <w:r w:rsidRPr="0020734A">
        <w:rPr>
          <w:b/>
          <w:bCs/>
          <w:i/>
          <w:iCs/>
        </w:rPr>
        <w:t xml:space="preserve">В) Формулирование проблемы. </w:t>
      </w:r>
    </w:p>
    <w:p w:rsidR="00524686" w:rsidRDefault="00524686" w:rsidP="00586AF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-Во всем ли совпали наши предположения? </w:t>
      </w:r>
      <w:r w:rsidRPr="00733698">
        <w:rPr>
          <w:rFonts w:ascii="Times New Roman" w:hAnsi="Times New Roman" w:cs="Times New Roman"/>
          <w:sz w:val="24"/>
          <w:szCs w:val="24"/>
        </w:rPr>
        <w:t>Такой ли предстала перед нами стрекоза, как мы видели из представления? А муравей?</w:t>
      </w:r>
      <w:r>
        <w:rPr>
          <w:rFonts w:ascii="Times New Roman" w:hAnsi="Times New Roman" w:cs="Times New Roman"/>
          <w:sz w:val="24"/>
          <w:szCs w:val="24"/>
        </w:rPr>
        <w:t xml:space="preserve"> (муравей проявил жестокость, стрекоза выглядит жалко).</w:t>
      </w:r>
    </w:p>
    <w:p w:rsidR="00524686" w:rsidRPr="00733698" w:rsidRDefault="00524686" w:rsidP="00F73CA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-Значит, мы с вами ошиблись и в этой басне Муравей – отрицательный герой и  симпатии автора на стороне стрекозы? (разные мнения детей выслушиваются)</w:t>
      </w:r>
    </w:p>
    <w:p w:rsidR="00524686" w:rsidRDefault="00524686" w:rsidP="00F73CA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-Давайте попробуем в этом разобраться</w:t>
      </w:r>
      <w:r w:rsidRPr="00733698">
        <w:rPr>
          <w:rFonts w:ascii="Times New Roman" w:hAnsi="Times New Roman" w:cs="Times New Roman"/>
          <w:sz w:val="24"/>
          <w:szCs w:val="24"/>
        </w:rPr>
        <w:t>?</w:t>
      </w:r>
      <w:r>
        <w:rPr>
          <w:rFonts w:ascii="Times New Roman" w:hAnsi="Times New Roman" w:cs="Times New Roman"/>
          <w:sz w:val="24"/>
          <w:szCs w:val="24"/>
        </w:rPr>
        <w:t xml:space="preserve"> Всё-таки, какие пороки высмеивает басня?</w:t>
      </w:r>
    </w:p>
    <w:p w:rsidR="00524686" w:rsidRPr="00733698" w:rsidRDefault="00524686" w:rsidP="00F73CA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4C51">
        <w:rPr>
          <w:rFonts w:ascii="Times New Roman" w:hAnsi="Times New Roman" w:cs="Times New Roman"/>
          <w:b/>
          <w:bCs/>
          <w:sz w:val="24"/>
          <w:szCs w:val="24"/>
        </w:rPr>
        <w:t>Вопрос урока</w:t>
      </w:r>
      <w:r w:rsidRPr="00733698">
        <w:rPr>
          <w:rFonts w:ascii="Times New Roman" w:hAnsi="Times New Roman" w:cs="Times New Roman"/>
          <w:sz w:val="24"/>
          <w:szCs w:val="24"/>
        </w:rPr>
        <w:t>: Какова мораль басни И.А.Крылова «Стрекоза и муравей»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r w:rsidRPr="00BA5AAA">
        <w:rPr>
          <w:rFonts w:ascii="Times New Roman" w:hAnsi="Times New Roman" w:cs="Times New Roman"/>
          <w:b/>
          <w:bCs/>
          <w:sz w:val="24"/>
          <w:szCs w:val="24"/>
        </w:rPr>
        <w:t>на слайде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524686" w:rsidRDefault="00524686" w:rsidP="00F73CA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733698">
        <w:rPr>
          <w:rFonts w:ascii="Times New Roman" w:hAnsi="Times New Roman" w:cs="Times New Roman"/>
          <w:sz w:val="24"/>
          <w:szCs w:val="24"/>
        </w:rPr>
        <w:t xml:space="preserve">Прочтите басню самостоятельно и ответьте на вопрос, </w:t>
      </w:r>
      <w:r>
        <w:rPr>
          <w:rFonts w:ascii="Times New Roman" w:hAnsi="Times New Roman" w:cs="Times New Roman"/>
          <w:sz w:val="24"/>
          <w:szCs w:val="24"/>
        </w:rPr>
        <w:t xml:space="preserve">сформулирована ли мораль </w:t>
      </w:r>
      <w:r w:rsidRPr="00733698">
        <w:rPr>
          <w:rFonts w:ascii="Times New Roman" w:hAnsi="Times New Roman" w:cs="Times New Roman"/>
          <w:sz w:val="24"/>
          <w:szCs w:val="24"/>
        </w:rPr>
        <w:t>отдельной частью?</w:t>
      </w:r>
      <w:r>
        <w:rPr>
          <w:rFonts w:ascii="Times New Roman" w:hAnsi="Times New Roman" w:cs="Times New Roman"/>
          <w:sz w:val="24"/>
          <w:szCs w:val="24"/>
        </w:rPr>
        <w:t>(нет) Значит, чтобы найти смысл поучения басни нам придется провести небольшое исследование по плану, указанному в наших памятках к работе с литературными произведениями (дети находят памятки на столе):</w:t>
      </w:r>
    </w:p>
    <w:p w:rsidR="00524686" w:rsidRDefault="00524686" w:rsidP="00FE4C51">
      <w:pPr>
        <w:spacing w:after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Исследование будем проводить, работая в группах.</w:t>
      </w:r>
      <w:r w:rsidRPr="00FE4C51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</w:p>
    <w:p w:rsidR="00524686" w:rsidRDefault="00524686" w:rsidP="00FE4C51">
      <w:pPr>
        <w:spacing w:after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Физминутка.</w:t>
      </w:r>
    </w:p>
    <w:p w:rsidR="00524686" w:rsidRPr="00FE4C51" w:rsidRDefault="00524686" w:rsidP="00FE4C51">
      <w:pPr>
        <w:spacing w:after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4.Этап открытия нового знания:</w:t>
      </w:r>
    </w:p>
    <w:p w:rsidR="00524686" w:rsidRPr="00733698" w:rsidRDefault="00524686" w:rsidP="0073369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E7967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1 часть работы: 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Работа в парах.</w:t>
      </w:r>
    </w:p>
    <w:p w:rsidR="00524686" w:rsidRPr="00FE4C51" w:rsidRDefault="00524686" w:rsidP="00733698">
      <w:pPr>
        <w:spacing w:after="0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Вспомним правила работы в паре</w:t>
      </w:r>
      <w:r w:rsidRPr="00FE4C51">
        <w:rPr>
          <w:rFonts w:ascii="Times New Roman" w:hAnsi="Times New Roman" w:cs="Times New Roman"/>
          <w:i/>
          <w:iCs/>
          <w:sz w:val="24"/>
          <w:szCs w:val="24"/>
        </w:rPr>
        <w:t>: (</w:t>
      </w:r>
      <w:r w:rsidRPr="00BA5AAA">
        <w:rPr>
          <w:rFonts w:ascii="Times New Roman" w:hAnsi="Times New Roman" w:cs="Times New Roman"/>
          <w:b/>
          <w:bCs/>
          <w:i/>
          <w:iCs/>
          <w:sz w:val="24"/>
          <w:szCs w:val="24"/>
        </w:rPr>
        <w:t>на слайде</w:t>
      </w:r>
      <w:r w:rsidRPr="00FE4C51">
        <w:rPr>
          <w:rFonts w:ascii="Times New Roman" w:hAnsi="Times New Roman" w:cs="Times New Roman"/>
          <w:i/>
          <w:iCs/>
          <w:sz w:val="24"/>
          <w:szCs w:val="24"/>
        </w:rPr>
        <w:t>)</w:t>
      </w:r>
    </w:p>
    <w:p w:rsidR="00524686" w:rsidRPr="00FE4C51" w:rsidRDefault="00524686" w:rsidP="00FE4C51">
      <w:pPr>
        <w:pStyle w:val="ListParagraph"/>
        <w:numPr>
          <w:ilvl w:val="0"/>
          <w:numId w:val="23"/>
        </w:num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FE4C51">
        <w:rPr>
          <w:rFonts w:ascii="Times New Roman" w:hAnsi="Times New Roman" w:cs="Times New Roman"/>
          <w:sz w:val="24"/>
          <w:szCs w:val="24"/>
        </w:rPr>
        <w:t>Работай дружно.</w:t>
      </w:r>
    </w:p>
    <w:p w:rsidR="00524686" w:rsidRPr="00FE4C51" w:rsidRDefault="00524686" w:rsidP="00FE4C51">
      <w:pPr>
        <w:pStyle w:val="ListParagraph"/>
        <w:numPr>
          <w:ilvl w:val="0"/>
          <w:numId w:val="23"/>
        </w:num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FE4C51">
        <w:rPr>
          <w:rFonts w:ascii="Times New Roman" w:hAnsi="Times New Roman" w:cs="Times New Roman"/>
          <w:sz w:val="24"/>
          <w:szCs w:val="24"/>
        </w:rPr>
        <w:t>Спокойно высказывай своё мнение.</w:t>
      </w:r>
    </w:p>
    <w:p w:rsidR="00524686" w:rsidRPr="00FE4C51" w:rsidRDefault="00524686" w:rsidP="00FE4C51">
      <w:pPr>
        <w:pStyle w:val="ListParagraph"/>
        <w:numPr>
          <w:ilvl w:val="0"/>
          <w:numId w:val="23"/>
        </w:num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FE4C51">
        <w:rPr>
          <w:rFonts w:ascii="Times New Roman" w:hAnsi="Times New Roman" w:cs="Times New Roman"/>
          <w:sz w:val="24"/>
          <w:szCs w:val="24"/>
        </w:rPr>
        <w:t>Уважай мнение другого.</w:t>
      </w:r>
    </w:p>
    <w:p w:rsidR="00524686" w:rsidRPr="00FE4C51" w:rsidRDefault="00524686" w:rsidP="00FE4C51">
      <w:pPr>
        <w:pStyle w:val="ListParagraph"/>
        <w:numPr>
          <w:ilvl w:val="0"/>
          <w:numId w:val="23"/>
        </w:numPr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FE4C51">
        <w:rPr>
          <w:rFonts w:ascii="Times New Roman" w:hAnsi="Times New Roman" w:cs="Times New Roman"/>
          <w:sz w:val="24"/>
          <w:szCs w:val="24"/>
        </w:rPr>
        <w:t>Терпеливо выслушивай мысли других.</w:t>
      </w:r>
    </w:p>
    <w:p w:rsidR="00524686" w:rsidRPr="00FE4C51" w:rsidRDefault="00524686" w:rsidP="00FE4C51">
      <w:pPr>
        <w:pStyle w:val="ListParagraph"/>
        <w:numPr>
          <w:ilvl w:val="0"/>
          <w:numId w:val="23"/>
        </w:numPr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FE4C51">
        <w:rPr>
          <w:rFonts w:ascii="Times New Roman" w:hAnsi="Times New Roman" w:cs="Times New Roman"/>
          <w:sz w:val="24"/>
          <w:szCs w:val="24"/>
        </w:rPr>
        <w:t>Вместе находи правильное решение.</w:t>
      </w:r>
    </w:p>
    <w:p w:rsidR="00524686" w:rsidRDefault="00524686" w:rsidP="00733698">
      <w:pPr>
        <w:spacing w:after="0"/>
        <w:ind w:left="36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6E7967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2 часть работы:  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самостоятельная работа в парах</w:t>
      </w:r>
      <w:r w:rsidRPr="006E7967">
        <w:rPr>
          <w:rFonts w:ascii="Times New Roman" w:hAnsi="Times New Roman" w:cs="Times New Roman"/>
          <w:b/>
          <w:bCs/>
          <w:i/>
          <w:iCs/>
          <w:sz w:val="24"/>
          <w:szCs w:val="24"/>
        </w:rPr>
        <w:t>.</w:t>
      </w:r>
    </w:p>
    <w:p w:rsidR="00524686" w:rsidRPr="002B2A68" w:rsidRDefault="00524686" w:rsidP="00733698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2B2A68">
        <w:rPr>
          <w:rFonts w:ascii="Times New Roman" w:hAnsi="Times New Roman" w:cs="Times New Roman"/>
          <w:sz w:val="24"/>
          <w:szCs w:val="24"/>
        </w:rPr>
        <w:t>По пунктам плана памятки по работе с басней.</w:t>
      </w:r>
    </w:p>
    <w:p w:rsidR="00524686" w:rsidRDefault="00524686" w:rsidP="0020734A">
      <w:pPr>
        <w:spacing w:after="0"/>
        <w:ind w:left="360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3</w:t>
      </w:r>
      <w:r w:rsidRPr="006E7967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часть работы: 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оформление презентационного листа.</w:t>
      </w:r>
    </w:p>
    <w:p w:rsidR="00524686" w:rsidRDefault="00524686" w:rsidP="00FE4C51">
      <w:pPr>
        <w:spacing w:after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2B2A68">
        <w:rPr>
          <w:rFonts w:ascii="Times New Roman" w:hAnsi="Times New Roman" w:cs="Times New Roman"/>
          <w:sz w:val="24"/>
          <w:szCs w:val="24"/>
        </w:rPr>
        <w:t>Группа получает лист для записи ответов на вопросы.</w:t>
      </w:r>
      <w:r w:rsidRPr="00FE4C51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</w:p>
    <w:p w:rsidR="00524686" w:rsidRDefault="00524686" w:rsidP="00FE4C51">
      <w:pPr>
        <w:spacing w:after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(Оценивание  работы по критериям сразу после выступления группы)</w:t>
      </w:r>
    </w:p>
    <w:p w:rsidR="00524686" w:rsidRDefault="00524686" w:rsidP="00FE4C51">
      <w:pPr>
        <w:spacing w:after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5.Этап применения нового знания:</w:t>
      </w:r>
    </w:p>
    <w:p w:rsidR="00524686" w:rsidRPr="00FE4C51" w:rsidRDefault="00524686" w:rsidP="00FE4C51">
      <w:pPr>
        <w:spacing w:after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Ответы детей по парам , по  очереди.</w:t>
      </w:r>
    </w:p>
    <w:p w:rsidR="00524686" w:rsidRPr="0020734A" w:rsidRDefault="00524686" w:rsidP="00956EE3">
      <w:pPr>
        <w:spacing w:after="0"/>
        <w:ind w:left="360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20734A">
        <w:rPr>
          <w:rFonts w:ascii="Times New Roman" w:hAnsi="Times New Roman" w:cs="Times New Roman"/>
          <w:b/>
          <w:bCs/>
          <w:i/>
          <w:iCs/>
          <w:sz w:val="24"/>
          <w:szCs w:val="24"/>
        </w:rPr>
        <w:t>А)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Беседа – анализ текста</w:t>
      </w:r>
    </w:p>
    <w:p w:rsidR="00524686" w:rsidRPr="003D3A08" w:rsidRDefault="00524686" w:rsidP="003D3A08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В стихах или прозе написана басня? Найдите рифмы.</w:t>
      </w:r>
    </w:p>
    <w:p w:rsidR="00524686" w:rsidRDefault="00524686" w:rsidP="00733698">
      <w:pPr>
        <w:spacing w:after="0"/>
        <w:ind w:left="360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2. Какие незнакомые слова и выражения встретились в басне?</w:t>
      </w:r>
    </w:p>
    <w:p w:rsidR="00524686" w:rsidRPr="00BA5AAA" w:rsidRDefault="00524686" w:rsidP="00FD1F7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BA5AAA">
        <w:rPr>
          <w:rFonts w:ascii="Times New Roman" w:hAnsi="Times New Roman" w:cs="Times New Roman"/>
          <w:sz w:val="24"/>
          <w:szCs w:val="24"/>
          <w:lang w:eastAsia="ru-RU"/>
        </w:rPr>
        <w:t xml:space="preserve">3. Соедините </w:t>
      </w:r>
      <w:r w:rsidRPr="00BA5AAA">
        <w:rPr>
          <w:rFonts w:ascii="Times New Roman" w:hAnsi="Times New Roman" w:cs="Times New Roman"/>
          <w:sz w:val="24"/>
          <w:szCs w:val="24"/>
        </w:rPr>
        <w:t>стрелкой похожие по смыслу высказывания (</w:t>
      </w:r>
      <w:r w:rsidRPr="00BA5AAA">
        <w:rPr>
          <w:rFonts w:ascii="Times New Roman" w:hAnsi="Times New Roman" w:cs="Times New Roman"/>
          <w:b/>
          <w:bCs/>
          <w:sz w:val="24"/>
          <w:szCs w:val="24"/>
        </w:rPr>
        <w:t>слайд на доске</w:t>
      </w:r>
      <w:r w:rsidRPr="00BA5AAA">
        <w:rPr>
          <w:rFonts w:ascii="Times New Roman" w:hAnsi="Times New Roman" w:cs="Times New Roman"/>
          <w:sz w:val="24"/>
          <w:szCs w:val="24"/>
        </w:rPr>
        <w:t>):</w:t>
      </w:r>
    </w:p>
    <w:tbl>
      <w:tblPr>
        <w:tblW w:w="0" w:type="auto"/>
        <w:tblInd w:w="295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0A0"/>
      </w:tblPr>
      <w:tblGrid>
        <w:gridCol w:w="4431"/>
        <w:gridCol w:w="4432"/>
      </w:tblGrid>
      <w:tr w:rsidR="00524686" w:rsidRPr="00BA5AAA" w:rsidTr="00BA5AAA">
        <w:trPr>
          <w:trHeight w:val="1771"/>
        </w:trPr>
        <w:tc>
          <w:tcPr>
            <w:tcW w:w="4431" w:type="dxa"/>
          </w:tcPr>
          <w:p w:rsidR="00524686" w:rsidRPr="00BA5AAA" w:rsidRDefault="00524686" w:rsidP="004D6A1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A5AAA">
              <w:rPr>
                <w:rFonts w:ascii="Times New Roman" w:hAnsi="Times New Roman" w:cs="Times New Roman"/>
                <w:sz w:val="24"/>
                <w:szCs w:val="24"/>
              </w:rPr>
              <w:t>Зима катит в глаза.</w:t>
            </w:r>
          </w:p>
          <w:p w:rsidR="00524686" w:rsidRPr="00BA5AAA" w:rsidRDefault="00524686" w:rsidP="004D6A1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A5AAA">
              <w:rPr>
                <w:rFonts w:ascii="Times New Roman" w:hAnsi="Times New Roman" w:cs="Times New Roman"/>
                <w:sz w:val="24"/>
                <w:szCs w:val="24"/>
              </w:rPr>
              <w:t>В мягких муравах у нас.</w:t>
            </w:r>
          </w:p>
          <w:p w:rsidR="00524686" w:rsidRPr="00BA5AAA" w:rsidRDefault="00524686" w:rsidP="004D6A1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A5AAA">
              <w:rPr>
                <w:rFonts w:ascii="Times New Roman" w:hAnsi="Times New Roman" w:cs="Times New Roman"/>
                <w:sz w:val="24"/>
                <w:szCs w:val="24"/>
              </w:rPr>
              <w:t>Голову вскружило.</w:t>
            </w:r>
          </w:p>
          <w:p w:rsidR="00524686" w:rsidRPr="00BA5AAA" w:rsidRDefault="00524686" w:rsidP="004D6A1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A5AAA">
              <w:rPr>
                <w:rFonts w:ascii="Times New Roman" w:hAnsi="Times New Roman" w:cs="Times New Roman"/>
                <w:sz w:val="24"/>
                <w:szCs w:val="24"/>
              </w:rPr>
              <w:t>Оглянуться не успела.</w:t>
            </w:r>
          </w:p>
          <w:p w:rsidR="00524686" w:rsidRPr="00BA5AAA" w:rsidRDefault="00524686" w:rsidP="004D6A1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A5AAA">
              <w:rPr>
                <w:rFonts w:ascii="Times New Roman" w:hAnsi="Times New Roman" w:cs="Times New Roman"/>
                <w:sz w:val="24"/>
                <w:szCs w:val="24"/>
              </w:rPr>
              <w:t>В ум пойдет.</w:t>
            </w:r>
          </w:p>
          <w:p w:rsidR="00524686" w:rsidRPr="00BA5AAA" w:rsidRDefault="00524686" w:rsidP="004D6A1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A5AAA">
              <w:rPr>
                <w:rFonts w:ascii="Times New Roman" w:hAnsi="Times New Roman" w:cs="Times New Roman"/>
                <w:sz w:val="24"/>
                <w:szCs w:val="24"/>
              </w:rPr>
              <w:t>Помертвело чисто поле.</w:t>
            </w:r>
          </w:p>
          <w:p w:rsidR="00524686" w:rsidRPr="00BA5AAA" w:rsidRDefault="00524686" w:rsidP="004D6A1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A5AA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Злой тоской удручена.</w:t>
            </w:r>
          </w:p>
        </w:tc>
        <w:tc>
          <w:tcPr>
            <w:tcW w:w="4432" w:type="dxa"/>
          </w:tcPr>
          <w:p w:rsidR="00524686" w:rsidRPr="00BA5AAA" w:rsidRDefault="00524686" w:rsidP="004D6A1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A5AAA">
              <w:rPr>
                <w:rFonts w:ascii="Times New Roman" w:hAnsi="Times New Roman" w:cs="Times New Roman"/>
                <w:sz w:val="24"/>
                <w:szCs w:val="24"/>
              </w:rPr>
              <w:t>Забыла обо всем.</w:t>
            </w:r>
          </w:p>
          <w:p w:rsidR="00524686" w:rsidRPr="00BA5AAA" w:rsidRDefault="00524686" w:rsidP="004D6A1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A5AAA">
              <w:rPr>
                <w:rFonts w:ascii="Times New Roman" w:hAnsi="Times New Roman" w:cs="Times New Roman"/>
                <w:sz w:val="24"/>
                <w:szCs w:val="24"/>
              </w:rPr>
              <w:t>Не хочется думать.</w:t>
            </w:r>
          </w:p>
          <w:p w:rsidR="00524686" w:rsidRPr="00BA5AAA" w:rsidRDefault="00524686" w:rsidP="004D6A1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A5AAA">
              <w:rPr>
                <w:rFonts w:ascii="Times New Roman" w:hAnsi="Times New Roman" w:cs="Times New Roman"/>
                <w:sz w:val="24"/>
                <w:szCs w:val="24"/>
              </w:rPr>
              <w:t>Неожиданно наступила зима.</w:t>
            </w:r>
          </w:p>
          <w:p w:rsidR="00524686" w:rsidRPr="00BA5AAA" w:rsidRDefault="00524686" w:rsidP="004D6A1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A5AAA">
              <w:rPr>
                <w:rFonts w:ascii="Times New Roman" w:hAnsi="Times New Roman" w:cs="Times New Roman"/>
                <w:sz w:val="24"/>
                <w:szCs w:val="24"/>
              </w:rPr>
              <w:t>Быстро прошло.</w:t>
            </w:r>
          </w:p>
          <w:p w:rsidR="00524686" w:rsidRPr="00BA5AAA" w:rsidRDefault="00524686" w:rsidP="004D6A1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A5AAA">
              <w:rPr>
                <w:rFonts w:ascii="Times New Roman" w:hAnsi="Times New Roman" w:cs="Times New Roman"/>
                <w:sz w:val="24"/>
                <w:szCs w:val="24"/>
              </w:rPr>
              <w:t>В поле стоит мёртвая тишина.</w:t>
            </w:r>
          </w:p>
          <w:p w:rsidR="00524686" w:rsidRPr="00BA5AAA" w:rsidRDefault="00524686" w:rsidP="004D6A1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A5AAA">
              <w:rPr>
                <w:rFonts w:ascii="Times New Roman" w:hAnsi="Times New Roman" w:cs="Times New Roman"/>
                <w:sz w:val="24"/>
                <w:szCs w:val="24"/>
              </w:rPr>
              <w:t>Тоскует.</w:t>
            </w:r>
          </w:p>
          <w:p w:rsidR="00524686" w:rsidRPr="00BA5AAA" w:rsidRDefault="00524686" w:rsidP="004D6A1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A5AAA">
              <w:rPr>
                <w:rFonts w:ascii="Times New Roman" w:hAnsi="Times New Roman" w:cs="Times New Roman"/>
                <w:sz w:val="24"/>
                <w:szCs w:val="24"/>
              </w:rPr>
              <w:t>В мягкой траве у нас.</w:t>
            </w:r>
          </w:p>
        </w:tc>
      </w:tr>
    </w:tbl>
    <w:p w:rsidR="00524686" w:rsidRPr="00BA5AAA" w:rsidRDefault="00524686" w:rsidP="00FD1F7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24686" w:rsidRPr="00BA5AAA" w:rsidRDefault="00524686" w:rsidP="00FE4C51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A5AAA">
        <w:rPr>
          <w:rFonts w:ascii="Times New Roman" w:hAnsi="Times New Roman" w:cs="Times New Roman"/>
          <w:sz w:val="24"/>
          <w:szCs w:val="24"/>
        </w:rPr>
        <w:t>-Как вы понимаете эти высказывания? (этот вопрос задается после каждого правильно установленного соотношения )</w:t>
      </w:r>
    </w:p>
    <w:p w:rsidR="00524686" w:rsidRDefault="00524686" w:rsidP="002540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Как изображена в басне С</w:t>
      </w:r>
      <w:r w:rsidRPr="00733698">
        <w:rPr>
          <w:rFonts w:ascii="Times New Roman" w:hAnsi="Times New Roman" w:cs="Times New Roman"/>
          <w:sz w:val="24"/>
          <w:szCs w:val="24"/>
        </w:rPr>
        <w:t>трекоза? Найдите подтверждение в тексте.</w:t>
      </w:r>
      <w:r>
        <w:rPr>
          <w:rFonts w:ascii="Times New Roman" w:hAnsi="Times New Roman" w:cs="Times New Roman"/>
          <w:sz w:val="24"/>
          <w:szCs w:val="24"/>
        </w:rPr>
        <w:t>(</w:t>
      </w:r>
      <w:r w:rsidRPr="00733698">
        <w:rPr>
          <w:rFonts w:ascii="Times New Roman" w:hAnsi="Times New Roman" w:cs="Times New Roman"/>
          <w:sz w:val="24"/>
          <w:szCs w:val="24"/>
        </w:rPr>
        <w:t>Беззаботная. Веселая. Резвая. Грациозная. Легкомысленная. Ленивая.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524686" w:rsidRDefault="00524686" w:rsidP="002540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5. </w:t>
      </w:r>
      <w:r w:rsidRPr="00CD24BA">
        <w:rPr>
          <w:rFonts w:ascii="Times New Roman" w:hAnsi="Times New Roman" w:cs="Times New Roman"/>
          <w:sz w:val="24"/>
          <w:szCs w:val="24"/>
          <w:lang w:eastAsia="ru-RU"/>
        </w:rPr>
        <w:t>Почему Стрекоза осталась без жилья? Может с ней случилась беда? (Она не позаботилась о жилье летом: пропела, проиграла, проплясала всё время, как говорит автор)</w:t>
      </w:r>
    </w:p>
    <w:p w:rsidR="00524686" w:rsidRDefault="00524686" w:rsidP="002540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6. </w:t>
      </w:r>
      <w:r w:rsidRPr="00CD24BA">
        <w:rPr>
          <w:rFonts w:ascii="Times New Roman" w:hAnsi="Times New Roman" w:cs="Times New Roman"/>
          <w:sz w:val="24"/>
          <w:szCs w:val="24"/>
          <w:lang w:eastAsia="ru-RU"/>
        </w:rPr>
        <w:t>Прочитайте, как Стрекоза показана в начале. Что она делала целое лето?</w:t>
      </w:r>
    </w:p>
    <w:p w:rsidR="00524686" w:rsidRPr="00CD24BA" w:rsidRDefault="00524686" w:rsidP="00584E5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7. </w:t>
      </w:r>
      <w:r w:rsidRPr="00CD24BA">
        <w:rPr>
          <w:rFonts w:ascii="Times New Roman" w:hAnsi="Times New Roman" w:cs="Times New Roman"/>
          <w:sz w:val="24"/>
          <w:szCs w:val="24"/>
          <w:lang w:eastAsia="ru-RU"/>
        </w:rPr>
        <w:t>Что наступило с холодной зимой для Стрекозы?</w:t>
      </w:r>
    </w:p>
    <w:p w:rsidR="00524686" w:rsidRDefault="00524686" w:rsidP="00584E5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733698">
        <w:rPr>
          <w:rFonts w:ascii="Times New Roman" w:hAnsi="Times New Roman" w:cs="Times New Roman"/>
          <w:sz w:val="24"/>
          <w:szCs w:val="24"/>
        </w:rPr>
        <w:t>Как изобразил И.А. Крылов Муравья? Найдите подтверждение в тексте.</w:t>
      </w:r>
      <w:r>
        <w:rPr>
          <w:rFonts w:ascii="Times New Roman" w:hAnsi="Times New Roman" w:cs="Times New Roman"/>
          <w:sz w:val="24"/>
          <w:szCs w:val="24"/>
        </w:rPr>
        <w:t>(</w:t>
      </w:r>
      <w:r w:rsidRPr="00733698">
        <w:rPr>
          <w:rFonts w:ascii="Times New Roman" w:hAnsi="Times New Roman" w:cs="Times New Roman"/>
          <w:sz w:val="24"/>
          <w:szCs w:val="24"/>
        </w:rPr>
        <w:t>Трудолюбивый.</w:t>
      </w:r>
      <w:r>
        <w:rPr>
          <w:rFonts w:ascii="Times New Roman" w:hAnsi="Times New Roman" w:cs="Times New Roman"/>
          <w:sz w:val="24"/>
          <w:szCs w:val="24"/>
        </w:rPr>
        <w:t xml:space="preserve"> м</w:t>
      </w:r>
      <w:r w:rsidRPr="00733698">
        <w:rPr>
          <w:rFonts w:ascii="Times New Roman" w:hAnsi="Times New Roman" w:cs="Times New Roman"/>
          <w:sz w:val="24"/>
          <w:szCs w:val="24"/>
        </w:rPr>
        <w:t>удрый.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524686" w:rsidRDefault="00524686" w:rsidP="00584E5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9. </w:t>
      </w:r>
      <w:r w:rsidRPr="00CD24BA">
        <w:rPr>
          <w:rFonts w:ascii="Times New Roman" w:hAnsi="Times New Roman" w:cs="Times New Roman"/>
          <w:sz w:val="24"/>
          <w:szCs w:val="24"/>
          <w:lang w:eastAsia="ru-RU"/>
        </w:rPr>
        <w:t>Настали ли нужда и голод для Муравья?</w:t>
      </w:r>
    </w:p>
    <w:p w:rsidR="00524686" w:rsidRDefault="00524686" w:rsidP="00584E5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10. </w:t>
      </w:r>
      <w:r w:rsidRPr="00CD24BA">
        <w:rPr>
          <w:rFonts w:ascii="Times New Roman" w:hAnsi="Times New Roman" w:cs="Times New Roman"/>
          <w:sz w:val="24"/>
          <w:szCs w:val="24"/>
          <w:lang w:eastAsia="ru-RU"/>
        </w:rPr>
        <w:t>Почему Стрекоза пришла именно к Муравью?</w:t>
      </w:r>
    </w:p>
    <w:p w:rsidR="00524686" w:rsidRDefault="00524686" w:rsidP="00584E5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11. </w:t>
      </w:r>
      <w:r w:rsidRPr="00CD24BA">
        <w:rPr>
          <w:rFonts w:ascii="Times New Roman" w:hAnsi="Times New Roman" w:cs="Times New Roman"/>
          <w:sz w:val="24"/>
          <w:szCs w:val="24"/>
          <w:lang w:eastAsia="ru-RU"/>
        </w:rPr>
        <w:t>Почему он отказал Стрекозе в помощи?</w:t>
      </w:r>
    </w:p>
    <w:p w:rsidR="00524686" w:rsidRDefault="00524686" w:rsidP="00584E5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12. </w:t>
      </w:r>
      <w:r w:rsidRPr="00CD24BA">
        <w:rPr>
          <w:rFonts w:ascii="Times New Roman" w:hAnsi="Times New Roman" w:cs="Times New Roman"/>
          <w:sz w:val="24"/>
          <w:szCs w:val="24"/>
          <w:lang w:eastAsia="ru-RU"/>
        </w:rPr>
        <w:t>Справедливо поступил Муравей со Стрекозой?</w:t>
      </w:r>
    </w:p>
    <w:p w:rsidR="00524686" w:rsidRDefault="00524686" w:rsidP="00584E53">
      <w:pPr>
        <w:spacing w:after="0"/>
        <w:jc w:val="both"/>
        <w:rPr>
          <w:rFonts w:ascii="Arial CYR" w:hAnsi="Arial CYR" w:cs="Arial CYR"/>
          <w:sz w:val="20"/>
          <w:szCs w:val="20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13. </w:t>
      </w:r>
      <w:r w:rsidRPr="00CD24BA">
        <w:rPr>
          <w:rFonts w:ascii="Times New Roman" w:hAnsi="Times New Roman" w:cs="Times New Roman"/>
          <w:sz w:val="24"/>
          <w:szCs w:val="24"/>
          <w:lang w:eastAsia="ru-RU"/>
        </w:rPr>
        <w:t>Можно ли его назвать жадным?</w:t>
      </w:r>
    </w:p>
    <w:p w:rsidR="00524686" w:rsidRDefault="00524686" w:rsidP="00584E5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14.</w:t>
      </w:r>
      <w:r w:rsidRPr="00CD24BA">
        <w:rPr>
          <w:rFonts w:ascii="Times New Roman" w:hAnsi="Times New Roman" w:cs="Times New Roman"/>
          <w:sz w:val="24"/>
          <w:szCs w:val="24"/>
          <w:lang w:eastAsia="ru-RU"/>
        </w:rPr>
        <w:t>Почему автор несправедливо обидел Стрекозу, в природе они уничтожают личинки комаров? (Под насекомыми автор подразумевает людей.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CD24BA">
        <w:rPr>
          <w:rFonts w:ascii="Times New Roman" w:hAnsi="Times New Roman" w:cs="Times New Roman"/>
          <w:sz w:val="24"/>
          <w:szCs w:val="24"/>
          <w:lang w:eastAsia="ru-RU"/>
        </w:rPr>
        <w:t>Стрекоза – любительница лёгкой жизни, развлечений, не думающая о будущем, живущая сегодняшним днём)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524686" w:rsidRPr="00ED7E48" w:rsidRDefault="00524686" w:rsidP="00584E5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15. Как вы относитесь к Стрекозе?</w:t>
      </w:r>
      <w:r w:rsidRPr="00ED7E48">
        <w:rPr>
          <w:rFonts w:ascii="Times New Roman" w:hAnsi="Times New Roman" w:cs="Times New Roman"/>
          <w:sz w:val="24"/>
          <w:szCs w:val="24"/>
        </w:rPr>
        <w:t> </w:t>
      </w:r>
    </w:p>
    <w:p w:rsidR="00524686" w:rsidRDefault="00524686" w:rsidP="00584E5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16. </w:t>
      </w:r>
      <w:r w:rsidRPr="00ED7E48">
        <w:rPr>
          <w:rFonts w:ascii="Times New Roman" w:hAnsi="Times New Roman" w:cs="Times New Roman"/>
          <w:sz w:val="24"/>
          <w:szCs w:val="24"/>
        </w:rPr>
        <w:t>А как вы относитесь к Муравью? Во всем ли прав он, отказав в помощи Стрекозе?</w:t>
      </w:r>
    </w:p>
    <w:p w:rsidR="00524686" w:rsidRDefault="00524686" w:rsidP="00584E5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17. Почему же Крылов именно таким показал Муравья?</w:t>
      </w:r>
    </w:p>
    <w:p w:rsidR="00524686" w:rsidRPr="002540ED" w:rsidRDefault="00524686" w:rsidP="00584E5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18. </w:t>
      </w:r>
      <w:r w:rsidRPr="00ED7E48">
        <w:rPr>
          <w:rFonts w:ascii="Times New Roman" w:hAnsi="Times New Roman" w:cs="Times New Roman"/>
          <w:sz w:val="24"/>
          <w:szCs w:val="24"/>
        </w:rPr>
        <w:t xml:space="preserve">Мы знаем, что басни писались не ради стрекоз и муравьев. </w:t>
      </w:r>
      <w:r w:rsidRPr="002540ED">
        <w:rPr>
          <w:rFonts w:ascii="Times New Roman" w:hAnsi="Times New Roman" w:cs="Times New Roman"/>
          <w:sz w:val="24"/>
          <w:szCs w:val="24"/>
        </w:rPr>
        <w:t xml:space="preserve">Иван Андреевич Крылов в своих баснях давал нам советы, как жить. Он хотел, чтобы люди, которые прочитают его басни, а значит, и мы с вами, стали умнее, добрее и лучше. </w:t>
      </w:r>
      <w:r>
        <w:rPr>
          <w:rFonts w:ascii="Times New Roman" w:hAnsi="Times New Roman" w:cs="Times New Roman"/>
          <w:sz w:val="24"/>
          <w:szCs w:val="24"/>
        </w:rPr>
        <w:t xml:space="preserve"> Чему учит нас эта басня? (</w:t>
      </w:r>
      <w:r w:rsidRPr="002540ED">
        <w:rPr>
          <w:rFonts w:ascii="Times New Roman" w:hAnsi="Times New Roman" w:cs="Times New Roman"/>
          <w:sz w:val="24"/>
          <w:szCs w:val="24"/>
        </w:rPr>
        <w:t>осуждает беспечность, нежелание думать о завтрашнем дне, легкомыслие, хвастливость)</w:t>
      </w:r>
    </w:p>
    <w:p w:rsidR="00524686" w:rsidRPr="00CD24BA" w:rsidRDefault="00524686" w:rsidP="00584E5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19. </w:t>
      </w:r>
      <w:r w:rsidRPr="00CD24BA">
        <w:rPr>
          <w:rFonts w:ascii="Times New Roman" w:hAnsi="Times New Roman" w:cs="Times New Roman"/>
          <w:sz w:val="24"/>
          <w:szCs w:val="24"/>
          <w:lang w:eastAsia="ru-RU"/>
        </w:rPr>
        <w:t>Найдите слова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CD24BA">
        <w:rPr>
          <w:rFonts w:ascii="Times New Roman" w:hAnsi="Times New Roman" w:cs="Times New Roman"/>
          <w:sz w:val="24"/>
          <w:szCs w:val="24"/>
          <w:lang w:eastAsia="ru-RU"/>
        </w:rPr>
        <w:t xml:space="preserve"> в которых заключается главная мысль произведения.</w:t>
      </w:r>
    </w:p>
    <w:p w:rsidR="00524686" w:rsidRDefault="00524686" w:rsidP="00584E5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20. </w:t>
      </w:r>
      <w:r w:rsidRPr="00CD24BA">
        <w:rPr>
          <w:rFonts w:ascii="Times New Roman" w:hAnsi="Times New Roman" w:cs="Times New Roman"/>
          <w:sz w:val="24"/>
          <w:szCs w:val="24"/>
          <w:lang w:eastAsia="ru-RU"/>
        </w:rPr>
        <w:t xml:space="preserve">Как вы </w:t>
      </w:r>
      <w:r w:rsidRPr="00ED7E48">
        <w:rPr>
          <w:rFonts w:ascii="Times New Roman" w:hAnsi="Times New Roman" w:cs="Times New Roman"/>
          <w:sz w:val="24"/>
          <w:szCs w:val="24"/>
          <w:lang w:eastAsia="ru-RU"/>
        </w:rPr>
        <w:t xml:space="preserve">их </w:t>
      </w:r>
      <w:r w:rsidRPr="00CD24BA">
        <w:rPr>
          <w:rFonts w:ascii="Times New Roman" w:hAnsi="Times New Roman" w:cs="Times New Roman"/>
          <w:sz w:val="24"/>
          <w:szCs w:val="24"/>
          <w:lang w:eastAsia="ru-RU"/>
        </w:rPr>
        <w:t>понимаете?</w:t>
      </w:r>
    </w:p>
    <w:p w:rsidR="00524686" w:rsidRPr="007907E1" w:rsidRDefault="00524686" w:rsidP="00584E53">
      <w:pPr>
        <w:spacing w:after="0"/>
        <w:jc w:val="both"/>
        <w:rPr>
          <w:rFonts w:ascii="Times New Roman" w:hAnsi="Times New Roman" w:cs="Times New Roman"/>
          <w:color w:val="FF66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21. </w:t>
      </w:r>
      <w:r w:rsidRPr="00733698">
        <w:rPr>
          <w:rFonts w:ascii="Times New Roman" w:hAnsi="Times New Roman" w:cs="Times New Roman"/>
          <w:sz w:val="24"/>
          <w:szCs w:val="24"/>
        </w:rPr>
        <w:t>Бывает ли так в жизни? Приведите примеры.</w:t>
      </w:r>
    </w:p>
    <w:p w:rsidR="00524686" w:rsidRDefault="00524686" w:rsidP="00584E53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6. Сравнение басен Хемницера и Толстого</w:t>
      </w:r>
    </w:p>
    <w:p w:rsidR="00524686" w:rsidRPr="001C16A0" w:rsidRDefault="00524686" w:rsidP="00584E53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24686" w:rsidRDefault="00524686" w:rsidP="00FE4C51">
      <w:pPr>
        <w:spacing w:after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Pr="00FE4C51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7907E1">
        <w:rPr>
          <w:rFonts w:ascii="Times New Roman" w:hAnsi="Times New Roman" w:cs="Times New Roman"/>
          <w:b/>
          <w:bCs/>
          <w:i/>
          <w:iCs/>
          <w:color w:val="00FFFF"/>
          <w:sz w:val="24"/>
          <w:szCs w:val="24"/>
        </w:rPr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172.5pt" o:ole="">
            <v:imagedata r:id="rId5" o:title=""/>
          </v:shape>
          <o:OLEObject Type="Embed" ProgID="PowerPoint.Slide.12" ShapeID="_x0000_i1025" DrawAspect="Content" ObjectID="_1473534629" r:id="rId6"/>
        </w:object>
      </w:r>
    </w:p>
    <w:p w:rsidR="00524686" w:rsidRDefault="00524686" w:rsidP="00FE4C51">
      <w:pPr>
        <w:spacing w:after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524686" w:rsidRPr="00FE4C51" w:rsidRDefault="00524686" w:rsidP="00FE4C51">
      <w:pPr>
        <w:spacing w:after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7</w:t>
      </w:r>
      <w:r w:rsidRPr="00FE4C51">
        <w:rPr>
          <w:rFonts w:ascii="Times New Roman" w:hAnsi="Times New Roman" w:cs="Times New Roman"/>
          <w:b/>
          <w:bCs/>
          <w:i/>
          <w:iCs/>
          <w:sz w:val="24"/>
          <w:szCs w:val="24"/>
        </w:rPr>
        <w:t>.Рефлексия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. Итог урока</w:t>
      </w:r>
      <w:r w:rsidRPr="00FE4C51">
        <w:rPr>
          <w:rFonts w:ascii="Times New Roman" w:hAnsi="Times New Roman" w:cs="Times New Roman"/>
          <w:b/>
          <w:bCs/>
          <w:i/>
          <w:iCs/>
          <w:sz w:val="24"/>
          <w:szCs w:val="24"/>
        </w:rPr>
        <w:t>:</w:t>
      </w:r>
    </w:p>
    <w:p w:rsidR="00524686" w:rsidRPr="0020734A" w:rsidRDefault="00524686" w:rsidP="00733698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0734A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А) Вывод по проблеме</w:t>
      </w:r>
      <w:r w:rsidRPr="0020734A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:rsidR="00524686" w:rsidRPr="00BA5AAA" w:rsidRDefault="00524686" w:rsidP="002540ED">
      <w:pPr>
        <w:pStyle w:val="ListParagraph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BA5AAA">
        <w:rPr>
          <w:rFonts w:ascii="Times New Roman" w:hAnsi="Times New Roman" w:cs="Times New Roman"/>
          <w:sz w:val="24"/>
          <w:szCs w:val="24"/>
        </w:rPr>
        <w:t>Смогли мы ответить на главный вопрос урока?</w:t>
      </w:r>
    </w:p>
    <w:p w:rsidR="00524686" w:rsidRPr="00BA5AAA" w:rsidRDefault="00524686" w:rsidP="002540ED">
      <w:pPr>
        <w:pStyle w:val="ListParagraph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BA5AAA">
        <w:rPr>
          <w:rFonts w:ascii="Times New Roman" w:hAnsi="Times New Roman" w:cs="Times New Roman"/>
          <w:sz w:val="24"/>
          <w:szCs w:val="24"/>
          <w:lang w:eastAsia="ru-RU"/>
        </w:rPr>
        <w:t>Какие же пороки «пощипал» Крылов в басне «Стрекоза и Муравей? (</w:t>
      </w:r>
      <w:r w:rsidRPr="00BA5AAA">
        <w:rPr>
          <w:rFonts w:ascii="Times New Roman" w:hAnsi="Times New Roman" w:cs="Times New Roman"/>
          <w:sz w:val="24"/>
          <w:szCs w:val="24"/>
        </w:rPr>
        <w:t>лень, легкомыслие)</w:t>
      </w:r>
    </w:p>
    <w:p w:rsidR="00524686" w:rsidRPr="00BA5AAA" w:rsidRDefault="00524686" w:rsidP="002540ED">
      <w:pPr>
        <w:pStyle w:val="ListParagraph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BA5AAA">
        <w:rPr>
          <w:rFonts w:ascii="Times New Roman" w:hAnsi="Times New Roman" w:cs="Times New Roman"/>
          <w:sz w:val="24"/>
          <w:szCs w:val="24"/>
          <w:lang w:eastAsia="ru-RU"/>
        </w:rPr>
        <w:t>Полезным ли для вас оказался урок? Чем?</w:t>
      </w:r>
    </w:p>
    <w:p w:rsidR="00524686" w:rsidRPr="00BA5AAA" w:rsidRDefault="00524686" w:rsidP="00BA5AAA">
      <w:pPr>
        <w:pStyle w:val="ListParagraph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BA5AAA">
        <w:rPr>
          <w:rFonts w:ascii="Times New Roman" w:hAnsi="Times New Roman" w:cs="Times New Roman"/>
          <w:sz w:val="24"/>
          <w:szCs w:val="24"/>
          <w:lang w:eastAsia="ru-RU"/>
        </w:rPr>
        <w:t>Нужно ли изучать басни?</w:t>
      </w:r>
    </w:p>
    <w:p w:rsidR="00524686" w:rsidRPr="00BA5AAA" w:rsidRDefault="00524686" w:rsidP="00BA5AAA">
      <w:pPr>
        <w:pStyle w:val="ListParagraph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BA5AAA">
        <w:rPr>
          <w:rFonts w:ascii="Times New Roman" w:hAnsi="Times New Roman" w:cs="Times New Roman"/>
          <w:sz w:val="24"/>
          <w:szCs w:val="24"/>
          <w:lang w:eastAsia="ru-RU"/>
        </w:rPr>
        <w:t>Чему они учат?</w:t>
      </w:r>
      <w:r w:rsidRPr="00BA5AA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24686" w:rsidRPr="00BA5AAA" w:rsidRDefault="00524686" w:rsidP="00BA5AAA">
      <w:pPr>
        <w:pStyle w:val="ListParagraph"/>
        <w:spacing w:after="0"/>
        <w:ind w:left="0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BA5AAA">
        <w:rPr>
          <w:rFonts w:ascii="Times New Roman" w:hAnsi="Times New Roman" w:cs="Times New Roman"/>
          <w:b/>
          <w:bCs/>
          <w:sz w:val="24"/>
          <w:szCs w:val="24"/>
        </w:rPr>
        <w:t>Б) Самооценка</w:t>
      </w:r>
    </w:p>
    <w:p w:rsidR="00524686" w:rsidRPr="00BA5AAA" w:rsidRDefault="00524686" w:rsidP="00BA5AAA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доске стрекоза и муравей</w:t>
      </w:r>
    </w:p>
    <w:p w:rsidR="00524686" w:rsidRPr="00BA5AAA" w:rsidRDefault="00524686" w:rsidP="007907E1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если работа  на уроке</w:t>
      </w:r>
      <w:r w:rsidRPr="00BA5AAA">
        <w:rPr>
          <w:rFonts w:ascii="Times New Roman" w:hAnsi="Times New Roman" w:cs="Times New Roman"/>
          <w:sz w:val="24"/>
          <w:szCs w:val="24"/>
        </w:rPr>
        <w:t xml:space="preserve">  не вызв</w:t>
      </w:r>
      <w:r>
        <w:rPr>
          <w:rFonts w:ascii="Times New Roman" w:hAnsi="Times New Roman" w:cs="Times New Roman"/>
          <w:sz w:val="24"/>
          <w:szCs w:val="24"/>
        </w:rPr>
        <w:t>ала затруднений – муравью листик</w:t>
      </w:r>
    </w:p>
    <w:p w:rsidR="00524686" w:rsidRPr="00BA5AAA" w:rsidRDefault="00524686" w:rsidP="00BA5AAA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BA5AAA">
        <w:rPr>
          <w:rFonts w:ascii="Times New Roman" w:hAnsi="Times New Roman" w:cs="Times New Roman"/>
          <w:sz w:val="24"/>
          <w:szCs w:val="24"/>
        </w:rPr>
        <w:t xml:space="preserve"> - если смогли справиться лишь с помощью </w:t>
      </w:r>
      <w:r>
        <w:rPr>
          <w:rFonts w:ascii="Times New Roman" w:hAnsi="Times New Roman" w:cs="Times New Roman"/>
          <w:sz w:val="24"/>
          <w:szCs w:val="24"/>
        </w:rPr>
        <w:t>других – листик стрекозе</w:t>
      </w:r>
    </w:p>
    <w:p w:rsidR="00524686" w:rsidRPr="00BA5AAA" w:rsidRDefault="00524686" w:rsidP="00BA5AA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24686" w:rsidRDefault="00524686" w:rsidP="00261C46">
      <w:pPr>
        <w:spacing w:after="0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В</w:t>
      </w:r>
      <w:r w:rsidRPr="00B00BDC">
        <w:rPr>
          <w:rFonts w:ascii="Times New Roman" w:hAnsi="Times New Roman" w:cs="Times New Roman"/>
          <w:b/>
          <w:bCs/>
          <w:i/>
          <w:iCs/>
          <w:sz w:val="24"/>
          <w:szCs w:val="24"/>
        </w:rPr>
        <w:t>) Оценивание работы на уроке.</w:t>
      </w:r>
    </w:p>
    <w:p w:rsidR="00524686" w:rsidRPr="00FE4C51" w:rsidRDefault="00524686" w:rsidP="00261C46">
      <w:pPr>
        <w:spacing w:after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Дети оцениваются по</w:t>
      </w:r>
      <w:r w:rsidRPr="00FE4C51">
        <w:rPr>
          <w:rFonts w:ascii="Times New Roman" w:hAnsi="Times New Roman" w:cs="Times New Roman"/>
          <w:i/>
          <w:iCs/>
          <w:sz w:val="24"/>
          <w:szCs w:val="24"/>
        </w:rPr>
        <w:t>, качеству оформления презентационных листов – выставляется итоговая оценка.</w:t>
      </w:r>
    </w:p>
    <w:p w:rsidR="00524686" w:rsidRDefault="00524686" w:rsidP="00B00BDC">
      <w:pPr>
        <w:pStyle w:val="NormalWeb"/>
        <w:spacing w:before="0" w:beforeAutospacing="0" w:after="0" w:afterAutospacing="0"/>
      </w:pPr>
      <w:r>
        <w:rPr>
          <w:b/>
          <w:bCs/>
          <w:i/>
          <w:iCs/>
        </w:rPr>
        <w:t>Г</w:t>
      </w:r>
      <w:r w:rsidRPr="00B00BDC">
        <w:rPr>
          <w:b/>
          <w:bCs/>
          <w:i/>
          <w:iCs/>
        </w:rPr>
        <w:t>) Домашнее задание.</w:t>
      </w:r>
      <w:r>
        <w:rPr>
          <w:b/>
          <w:bCs/>
          <w:i/>
          <w:iCs/>
        </w:rPr>
        <w:t>(по желанию)</w:t>
      </w:r>
    </w:p>
    <w:p w:rsidR="00524686" w:rsidRDefault="00524686" w:rsidP="00B00BDC">
      <w:pPr>
        <w:pStyle w:val="NormalWeb"/>
        <w:numPr>
          <w:ilvl w:val="0"/>
          <w:numId w:val="19"/>
        </w:numPr>
        <w:spacing w:before="0" w:beforeAutospacing="0" w:after="0" w:afterAutospacing="0"/>
      </w:pPr>
      <w:r w:rsidRPr="006E7967">
        <w:t>Выразительное чтение басни</w:t>
      </w:r>
      <w:r>
        <w:t xml:space="preserve"> по ролям. </w:t>
      </w:r>
    </w:p>
    <w:p w:rsidR="00524686" w:rsidRDefault="00524686" w:rsidP="00B00BDC">
      <w:pPr>
        <w:pStyle w:val="NormalWeb"/>
        <w:numPr>
          <w:ilvl w:val="0"/>
          <w:numId w:val="19"/>
        </w:numPr>
        <w:spacing w:before="0" w:beforeAutospacing="0" w:after="0" w:afterAutospacing="0"/>
      </w:pPr>
      <w:r w:rsidRPr="00261C46">
        <w:t>Придумать свой конец басни, если бы Муравей всё-т</w:t>
      </w:r>
      <w:r>
        <w:t>аки пустил Стрекозу к себе жить, нарисовать иллюстрацию к басне.</w:t>
      </w:r>
    </w:p>
    <w:p w:rsidR="00524686" w:rsidRDefault="00524686" w:rsidP="00B00BDC">
      <w:pPr>
        <w:pStyle w:val="NormalWeb"/>
        <w:numPr>
          <w:ilvl w:val="0"/>
          <w:numId w:val="19"/>
        </w:numPr>
        <w:spacing w:before="0" w:beforeAutospacing="0" w:after="0" w:afterAutospacing="0"/>
      </w:pPr>
      <w:r>
        <w:t>Чтение басни наизусть</w:t>
      </w:r>
    </w:p>
    <w:p w:rsidR="00524686" w:rsidRPr="00261C46" w:rsidRDefault="00524686" w:rsidP="00FE4C51">
      <w:pPr>
        <w:pStyle w:val="NormalWeb"/>
        <w:spacing w:before="0" w:beforeAutospacing="0" w:after="0" w:afterAutospacing="0"/>
        <w:ind w:left="720"/>
      </w:pPr>
    </w:p>
    <w:p w:rsidR="00524686" w:rsidRDefault="00524686" w:rsidP="00FE57EC">
      <w:pPr>
        <w:spacing w:after="0" w:line="270" w:lineRule="atLeast"/>
        <w:ind w:left="720"/>
        <w:jc w:val="center"/>
        <w:rPr>
          <w:rFonts w:ascii="Times New Roman" w:hAnsi="Times New Roman" w:cs="Times New Roman"/>
          <w:color w:val="444444"/>
          <w:sz w:val="28"/>
          <w:szCs w:val="28"/>
          <w:lang w:eastAsia="ru-RU"/>
        </w:rPr>
      </w:pPr>
    </w:p>
    <w:p w:rsidR="00524686" w:rsidRDefault="00524686" w:rsidP="00FE57EC">
      <w:pPr>
        <w:spacing w:after="0" w:line="270" w:lineRule="atLeast"/>
        <w:ind w:left="720"/>
        <w:jc w:val="center"/>
        <w:rPr>
          <w:rFonts w:ascii="Times New Roman" w:hAnsi="Times New Roman" w:cs="Times New Roman"/>
          <w:color w:val="444444"/>
          <w:sz w:val="28"/>
          <w:szCs w:val="28"/>
          <w:lang w:eastAsia="ru-RU"/>
        </w:rPr>
      </w:pPr>
    </w:p>
    <w:p w:rsidR="00524686" w:rsidRDefault="00524686" w:rsidP="00FE57EC">
      <w:pPr>
        <w:spacing w:after="0" w:line="270" w:lineRule="atLeast"/>
        <w:ind w:left="720"/>
        <w:jc w:val="center"/>
        <w:rPr>
          <w:rFonts w:ascii="Times New Roman" w:hAnsi="Times New Roman" w:cs="Times New Roman"/>
          <w:color w:val="444444"/>
          <w:sz w:val="28"/>
          <w:szCs w:val="28"/>
          <w:lang w:eastAsia="ru-RU"/>
        </w:rPr>
      </w:pPr>
    </w:p>
    <w:p w:rsidR="00524686" w:rsidRDefault="00524686" w:rsidP="00FE57EC">
      <w:pPr>
        <w:spacing w:after="0" w:line="270" w:lineRule="atLeast"/>
        <w:ind w:left="720"/>
        <w:jc w:val="center"/>
        <w:rPr>
          <w:rFonts w:ascii="Times New Roman" w:hAnsi="Times New Roman" w:cs="Times New Roman"/>
          <w:color w:val="444444"/>
          <w:sz w:val="28"/>
          <w:szCs w:val="28"/>
          <w:lang w:eastAsia="ru-RU"/>
        </w:rPr>
      </w:pPr>
    </w:p>
    <w:p w:rsidR="00524686" w:rsidRDefault="00524686" w:rsidP="00FE57EC">
      <w:pPr>
        <w:spacing w:after="0" w:line="270" w:lineRule="atLeast"/>
        <w:ind w:left="720"/>
        <w:jc w:val="center"/>
        <w:rPr>
          <w:rFonts w:ascii="Times New Roman" w:hAnsi="Times New Roman" w:cs="Times New Roman"/>
          <w:color w:val="444444"/>
          <w:sz w:val="28"/>
          <w:szCs w:val="28"/>
          <w:lang w:eastAsia="ru-RU"/>
        </w:rPr>
      </w:pPr>
    </w:p>
    <w:p w:rsidR="00524686" w:rsidRDefault="00524686" w:rsidP="00FE57EC">
      <w:pPr>
        <w:spacing w:after="0" w:line="270" w:lineRule="atLeast"/>
        <w:ind w:left="720"/>
        <w:jc w:val="center"/>
        <w:rPr>
          <w:rFonts w:ascii="Times New Roman" w:hAnsi="Times New Roman" w:cs="Times New Roman"/>
          <w:color w:val="444444"/>
          <w:sz w:val="28"/>
          <w:szCs w:val="28"/>
          <w:lang w:eastAsia="ru-RU"/>
        </w:rPr>
      </w:pPr>
    </w:p>
    <w:p w:rsidR="00524686" w:rsidRDefault="00524686" w:rsidP="00FE57EC">
      <w:pPr>
        <w:spacing w:after="0" w:line="270" w:lineRule="atLeast"/>
        <w:ind w:left="720"/>
        <w:jc w:val="center"/>
        <w:rPr>
          <w:rFonts w:ascii="Times New Roman" w:hAnsi="Times New Roman" w:cs="Times New Roman"/>
          <w:color w:val="444444"/>
          <w:sz w:val="28"/>
          <w:szCs w:val="28"/>
          <w:lang w:eastAsia="ru-RU"/>
        </w:rPr>
      </w:pPr>
    </w:p>
    <w:p w:rsidR="00524686" w:rsidRDefault="00524686" w:rsidP="00FE57EC">
      <w:pPr>
        <w:spacing w:after="0" w:line="270" w:lineRule="atLeast"/>
        <w:ind w:left="720"/>
        <w:jc w:val="center"/>
        <w:rPr>
          <w:rFonts w:ascii="Times New Roman" w:hAnsi="Times New Roman" w:cs="Times New Roman"/>
          <w:color w:val="444444"/>
          <w:sz w:val="28"/>
          <w:szCs w:val="28"/>
          <w:lang w:eastAsia="ru-RU"/>
        </w:rPr>
      </w:pPr>
    </w:p>
    <w:p w:rsidR="00524686" w:rsidRDefault="00524686" w:rsidP="00BA5AAA">
      <w:pPr>
        <w:spacing w:after="0" w:line="270" w:lineRule="atLeast"/>
        <w:rPr>
          <w:rFonts w:ascii="Times New Roman" w:hAnsi="Times New Roman" w:cs="Times New Roman"/>
          <w:color w:val="444444"/>
          <w:sz w:val="28"/>
          <w:szCs w:val="28"/>
          <w:lang w:eastAsia="ru-RU"/>
        </w:rPr>
      </w:pPr>
    </w:p>
    <w:sectPr w:rsidR="00524686" w:rsidSect="007907E1">
      <w:pgSz w:w="16838" w:h="11906" w:orient="landscape"/>
      <w:pgMar w:top="1134" w:right="1134" w:bottom="540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E3DCF"/>
    <w:multiLevelType w:val="hybridMultilevel"/>
    <w:tmpl w:val="D1C4DAA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4804A65"/>
    <w:multiLevelType w:val="multilevel"/>
    <w:tmpl w:val="935E15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AE11D7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3">
    <w:nsid w:val="0D367887"/>
    <w:multiLevelType w:val="multilevel"/>
    <w:tmpl w:val="4098770C"/>
    <w:lvl w:ilvl="0">
      <w:start w:val="6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10CA4444"/>
    <w:multiLevelType w:val="hybridMultilevel"/>
    <w:tmpl w:val="43E0671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2E4847"/>
    <w:multiLevelType w:val="hybridMultilevel"/>
    <w:tmpl w:val="8B6C262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120F0CB1"/>
    <w:multiLevelType w:val="hybridMultilevel"/>
    <w:tmpl w:val="1E7C011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158C5500"/>
    <w:multiLevelType w:val="hybridMultilevel"/>
    <w:tmpl w:val="73C4C862"/>
    <w:lvl w:ilvl="0" w:tplc="041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8">
    <w:nsid w:val="15A8738E"/>
    <w:multiLevelType w:val="multilevel"/>
    <w:tmpl w:val="F9F24A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14734CC"/>
    <w:multiLevelType w:val="hybridMultilevel"/>
    <w:tmpl w:val="53B6DF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253467E"/>
    <w:multiLevelType w:val="hybridMultilevel"/>
    <w:tmpl w:val="7F789870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33823820"/>
    <w:multiLevelType w:val="hybridMultilevel"/>
    <w:tmpl w:val="DCA2F53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3A615CF"/>
    <w:multiLevelType w:val="hybridMultilevel"/>
    <w:tmpl w:val="A3FA1606"/>
    <w:lvl w:ilvl="0" w:tplc="041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3">
    <w:nsid w:val="366C1D4F"/>
    <w:multiLevelType w:val="hybridMultilevel"/>
    <w:tmpl w:val="25743916"/>
    <w:lvl w:ilvl="0" w:tplc="70CE03C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0E6144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C1C077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C1856A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AF6BB8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154CC74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7044F4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D8D9A6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8088F96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428F1B42"/>
    <w:multiLevelType w:val="hybridMultilevel"/>
    <w:tmpl w:val="F80459B8"/>
    <w:lvl w:ilvl="0" w:tplc="0419000F">
      <w:start w:val="1"/>
      <w:numFmt w:val="decimal"/>
      <w:lvlText w:val="%1."/>
      <w:lvlJc w:val="left"/>
      <w:pPr>
        <w:ind w:left="144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15">
    <w:nsid w:val="45AD51DD"/>
    <w:multiLevelType w:val="multilevel"/>
    <w:tmpl w:val="9354A3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6">
    <w:nsid w:val="45F6312C"/>
    <w:multiLevelType w:val="multilevel"/>
    <w:tmpl w:val="5DC01F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>
    <w:nsid w:val="461F5FC3"/>
    <w:multiLevelType w:val="hybridMultilevel"/>
    <w:tmpl w:val="FABA5B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B153736"/>
    <w:multiLevelType w:val="hybridMultilevel"/>
    <w:tmpl w:val="F0625DFE"/>
    <w:lvl w:ilvl="0" w:tplc="3B1294F8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4C6B6F63"/>
    <w:multiLevelType w:val="multilevel"/>
    <w:tmpl w:val="E736ADE8"/>
    <w:lvl w:ilvl="0">
      <w:start w:val="3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>
    <w:nsid w:val="4F246D5C"/>
    <w:multiLevelType w:val="hybridMultilevel"/>
    <w:tmpl w:val="7E68E7AC"/>
    <w:lvl w:ilvl="0" w:tplc="1ED0789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FE542BC"/>
    <w:multiLevelType w:val="hybridMultilevel"/>
    <w:tmpl w:val="C55607F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>
    <w:nsid w:val="517701C1"/>
    <w:multiLevelType w:val="multilevel"/>
    <w:tmpl w:val="E4B0BEEC"/>
    <w:lvl w:ilvl="0">
      <w:start w:val="8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>
    <w:nsid w:val="522E0673"/>
    <w:multiLevelType w:val="hybridMultilevel"/>
    <w:tmpl w:val="BED478FA"/>
    <w:lvl w:ilvl="0" w:tplc="0419000F">
      <w:start w:val="1"/>
      <w:numFmt w:val="decimal"/>
      <w:lvlText w:val="%1."/>
      <w:lvlJc w:val="left"/>
      <w:pPr>
        <w:ind w:left="144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4">
    <w:nsid w:val="53942ECC"/>
    <w:multiLevelType w:val="multilevel"/>
    <w:tmpl w:val="09F691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573B3669"/>
    <w:multiLevelType w:val="hybridMultilevel"/>
    <w:tmpl w:val="35BA76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9E02517"/>
    <w:multiLevelType w:val="hybridMultilevel"/>
    <w:tmpl w:val="2E224124"/>
    <w:lvl w:ilvl="0" w:tplc="74B840E6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2FC9EAE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E7AB474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8E8F8FA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C4E26D8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7426FAE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EEEA276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8C02868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F04262E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63CB26F0"/>
    <w:multiLevelType w:val="hybridMultilevel"/>
    <w:tmpl w:val="079C61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464210C"/>
    <w:multiLevelType w:val="hybridMultilevel"/>
    <w:tmpl w:val="136A4FFE"/>
    <w:lvl w:ilvl="0" w:tplc="0419000F">
      <w:start w:val="1"/>
      <w:numFmt w:val="decimal"/>
      <w:lvlText w:val="%1."/>
      <w:lvlJc w:val="left"/>
      <w:pPr>
        <w:ind w:left="765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85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205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925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45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65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85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805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525" w:hanging="180"/>
      </w:pPr>
      <w:rPr>
        <w:rFonts w:cs="Times New Roman"/>
      </w:rPr>
    </w:lvl>
  </w:abstractNum>
  <w:abstractNum w:abstractNumId="29">
    <w:nsid w:val="6D7D32B3"/>
    <w:multiLevelType w:val="hybridMultilevel"/>
    <w:tmpl w:val="61E0393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>
    <w:nsid w:val="6FA67667"/>
    <w:multiLevelType w:val="multilevel"/>
    <w:tmpl w:val="588C65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705C4D42"/>
    <w:multiLevelType w:val="hybridMultilevel"/>
    <w:tmpl w:val="B1C088B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">
    <w:nsid w:val="7AFB4C7C"/>
    <w:multiLevelType w:val="hybridMultilevel"/>
    <w:tmpl w:val="DD42C720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29"/>
  </w:num>
  <w:num w:numId="2">
    <w:abstractNumId w:val="5"/>
  </w:num>
  <w:num w:numId="3">
    <w:abstractNumId w:val="13"/>
  </w:num>
  <w:num w:numId="4">
    <w:abstractNumId w:val="26"/>
  </w:num>
  <w:num w:numId="5">
    <w:abstractNumId w:val="11"/>
  </w:num>
  <w:num w:numId="6">
    <w:abstractNumId w:val="31"/>
  </w:num>
  <w:num w:numId="7">
    <w:abstractNumId w:val="0"/>
  </w:num>
  <w:num w:numId="8">
    <w:abstractNumId w:val="6"/>
  </w:num>
  <w:num w:numId="9">
    <w:abstractNumId w:val="28"/>
  </w:num>
  <w:num w:numId="10">
    <w:abstractNumId w:val="7"/>
  </w:num>
  <w:num w:numId="11">
    <w:abstractNumId w:val="21"/>
  </w:num>
  <w:num w:numId="12">
    <w:abstractNumId w:val="18"/>
  </w:num>
  <w:num w:numId="13">
    <w:abstractNumId w:val="24"/>
  </w:num>
  <w:num w:numId="14">
    <w:abstractNumId w:val="2"/>
  </w:num>
  <w:num w:numId="15">
    <w:abstractNumId w:val="14"/>
  </w:num>
  <w:num w:numId="16">
    <w:abstractNumId w:val="12"/>
  </w:num>
  <w:num w:numId="17">
    <w:abstractNumId w:val="23"/>
  </w:num>
  <w:num w:numId="18">
    <w:abstractNumId w:val="25"/>
  </w:num>
  <w:num w:numId="19">
    <w:abstractNumId w:val="9"/>
  </w:num>
  <w:num w:numId="20">
    <w:abstractNumId w:val="27"/>
  </w:num>
  <w:num w:numId="21">
    <w:abstractNumId w:val="20"/>
  </w:num>
  <w:num w:numId="22">
    <w:abstractNumId w:val="17"/>
  </w:num>
  <w:num w:numId="23">
    <w:abstractNumId w:val="10"/>
  </w:num>
  <w:num w:numId="24">
    <w:abstractNumId w:val="32"/>
  </w:num>
  <w:num w:numId="25">
    <w:abstractNumId w:val="4"/>
  </w:num>
  <w:num w:numId="26">
    <w:abstractNumId w:val="16"/>
  </w:num>
  <w:num w:numId="27">
    <w:abstractNumId w:val="19"/>
  </w:num>
  <w:num w:numId="28">
    <w:abstractNumId w:val="3"/>
  </w:num>
  <w:num w:numId="29">
    <w:abstractNumId w:val="22"/>
  </w:num>
  <w:num w:numId="30">
    <w:abstractNumId w:val="15"/>
  </w:num>
  <w:num w:numId="31">
    <w:abstractNumId w:val="8"/>
  </w:num>
  <w:num w:numId="32">
    <w:abstractNumId w:val="1"/>
  </w:num>
  <w:num w:numId="33">
    <w:abstractNumId w:val="3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02B47"/>
    <w:rsid w:val="00011380"/>
    <w:rsid w:val="00041D1E"/>
    <w:rsid w:val="00052B2F"/>
    <w:rsid w:val="000629B6"/>
    <w:rsid w:val="0006704D"/>
    <w:rsid w:val="000A53F9"/>
    <w:rsid w:val="000C2970"/>
    <w:rsid w:val="00106E45"/>
    <w:rsid w:val="00131EF4"/>
    <w:rsid w:val="00140F4E"/>
    <w:rsid w:val="001413BA"/>
    <w:rsid w:val="001806E2"/>
    <w:rsid w:val="00182A64"/>
    <w:rsid w:val="0018677E"/>
    <w:rsid w:val="00192151"/>
    <w:rsid w:val="001C16A0"/>
    <w:rsid w:val="001D35B5"/>
    <w:rsid w:val="001E148F"/>
    <w:rsid w:val="001F43EE"/>
    <w:rsid w:val="002066B7"/>
    <w:rsid w:val="0020734A"/>
    <w:rsid w:val="00213E95"/>
    <w:rsid w:val="00225A86"/>
    <w:rsid w:val="002540ED"/>
    <w:rsid w:val="00261C46"/>
    <w:rsid w:val="00265DF3"/>
    <w:rsid w:val="002A05D9"/>
    <w:rsid w:val="002B2A68"/>
    <w:rsid w:val="002E1CA4"/>
    <w:rsid w:val="00347652"/>
    <w:rsid w:val="003A4DF2"/>
    <w:rsid w:val="003B1E40"/>
    <w:rsid w:val="003B7203"/>
    <w:rsid w:val="003C6157"/>
    <w:rsid w:val="003D3A08"/>
    <w:rsid w:val="003D50D1"/>
    <w:rsid w:val="00431456"/>
    <w:rsid w:val="00452AEA"/>
    <w:rsid w:val="00452F86"/>
    <w:rsid w:val="004A2079"/>
    <w:rsid w:val="004C76FE"/>
    <w:rsid w:val="004D6A1C"/>
    <w:rsid w:val="004E269B"/>
    <w:rsid w:val="005215E2"/>
    <w:rsid w:val="00524686"/>
    <w:rsid w:val="005318C7"/>
    <w:rsid w:val="00562D64"/>
    <w:rsid w:val="00581A6B"/>
    <w:rsid w:val="00584E53"/>
    <w:rsid w:val="00586AF2"/>
    <w:rsid w:val="005D7631"/>
    <w:rsid w:val="00602B47"/>
    <w:rsid w:val="00622A69"/>
    <w:rsid w:val="00622A7C"/>
    <w:rsid w:val="00636D32"/>
    <w:rsid w:val="00691BEC"/>
    <w:rsid w:val="0069584A"/>
    <w:rsid w:val="006A2ECA"/>
    <w:rsid w:val="006C296B"/>
    <w:rsid w:val="006C37F2"/>
    <w:rsid w:val="006D14F9"/>
    <w:rsid w:val="006E7967"/>
    <w:rsid w:val="006F2EAC"/>
    <w:rsid w:val="00701AFA"/>
    <w:rsid w:val="00712D08"/>
    <w:rsid w:val="00714D89"/>
    <w:rsid w:val="00714DDD"/>
    <w:rsid w:val="00716EBB"/>
    <w:rsid w:val="00720158"/>
    <w:rsid w:val="0073287A"/>
    <w:rsid w:val="00733698"/>
    <w:rsid w:val="007907E1"/>
    <w:rsid w:val="007A3D67"/>
    <w:rsid w:val="007F238F"/>
    <w:rsid w:val="007F2F85"/>
    <w:rsid w:val="00824603"/>
    <w:rsid w:val="00834E2B"/>
    <w:rsid w:val="008523D3"/>
    <w:rsid w:val="00893565"/>
    <w:rsid w:val="008A4E3A"/>
    <w:rsid w:val="008F4F15"/>
    <w:rsid w:val="00906FAC"/>
    <w:rsid w:val="00912DD6"/>
    <w:rsid w:val="00924A85"/>
    <w:rsid w:val="009307E2"/>
    <w:rsid w:val="00940956"/>
    <w:rsid w:val="00956EE3"/>
    <w:rsid w:val="009650F5"/>
    <w:rsid w:val="009A247E"/>
    <w:rsid w:val="009B7152"/>
    <w:rsid w:val="009C5B6B"/>
    <w:rsid w:val="009E2E6C"/>
    <w:rsid w:val="00A00995"/>
    <w:rsid w:val="00A26766"/>
    <w:rsid w:val="00A27155"/>
    <w:rsid w:val="00A727DA"/>
    <w:rsid w:val="00A87C06"/>
    <w:rsid w:val="00AB409B"/>
    <w:rsid w:val="00AB70A0"/>
    <w:rsid w:val="00AE3FCF"/>
    <w:rsid w:val="00AE712F"/>
    <w:rsid w:val="00B00BDC"/>
    <w:rsid w:val="00B1059A"/>
    <w:rsid w:val="00B248E0"/>
    <w:rsid w:val="00B4028B"/>
    <w:rsid w:val="00B56293"/>
    <w:rsid w:val="00B578A8"/>
    <w:rsid w:val="00B80DB4"/>
    <w:rsid w:val="00B93AC7"/>
    <w:rsid w:val="00BA5AAA"/>
    <w:rsid w:val="00BA746F"/>
    <w:rsid w:val="00BC15D9"/>
    <w:rsid w:val="00BF1411"/>
    <w:rsid w:val="00C34222"/>
    <w:rsid w:val="00C655AF"/>
    <w:rsid w:val="00C75D99"/>
    <w:rsid w:val="00CD0445"/>
    <w:rsid w:val="00CD24BA"/>
    <w:rsid w:val="00CE3D7B"/>
    <w:rsid w:val="00D06E51"/>
    <w:rsid w:val="00D3018C"/>
    <w:rsid w:val="00D41616"/>
    <w:rsid w:val="00D61C9C"/>
    <w:rsid w:val="00D816A5"/>
    <w:rsid w:val="00D90A8D"/>
    <w:rsid w:val="00DB33AB"/>
    <w:rsid w:val="00DD5DB2"/>
    <w:rsid w:val="00E14E02"/>
    <w:rsid w:val="00E2193F"/>
    <w:rsid w:val="00E23D0F"/>
    <w:rsid w:val="00E72263"/>
    <w:rsid w:val="00E86C88"/>
    <w:rsid w:val="00EB7D4C"/>
    <w:rsid w:val="00ED7E48"/>
    <w:rsid w:val="00EE4754"/>
    <w:rsid w:val="00F3166C"/>
    <w:rsid w:val="00F32FD7"/>
    <w:rsid w:val="00F55B01"/>
    <w:rsid w:val="00F63ADC"/>
    <w:rsid w:val="00F675BB"/>
    <w:rsid w:val="00F73CA2"/>
    <w:rsid w:val="00FD1F7C"/>
    <w:rsid w:val="00FD41D9"/>
    <w:rsid w:val="00FE4C51"/>
    <w:rsid w:val="00FE57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52F86"/>
    <w:pPr>
      <w:spacing w:after="200" w:line="276" w:lineRule="auto"/>
    </w:pPr>
    <w:rPr>
      <w:rFonts w:cs="Calibri"/>
      <w:lang w:eastAsia="en-US"/>
    </w:rPr>
  </w:style>
  <w:style w:type="paragraph" w:styleId="Heading2">
    <w:name w:val="heading 2"/>
    <w:basedOn w:val="Normal"/>
    <w:link w:val="Heading2Char"/>
    <w:uiPriority w:val="99"/>
    <w:qFormat/>
    <w:rsid w:val="00A0099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9"/>
    <w:locked/>
    <w:rsid w:val="00A00995"/>
    <w:rPr>
      <w:rFonts w:ascii="Times New Roman" w:hAnsi="Times New Roman" w:cs="Times New Roman"/>
      <w:b/>
      <w:bCs/>
      <w:sz w:val="36"/>
      <w:szCs w:val="36"/>
      <w:lang w:eastAsia="ru-RU"/>
    </w:rPr>
  </w:style>
  <w:style w:type="table" w:styleId="TableGrid">
    <w:name w:val="Table Grid"/>
    <w:basedOn w:val="TableNormal"/>
    <w:uiPriority w:val="99"/>
    <w:rsid w:val="00602B47"/>
    <w:rPr>
      <w:rFonts w:cs="Calibri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1E148F"/>
    <w:pPr>
      <w:ind w:left="720"/>
    </w:pPr>
  </w:style>
  <w:style w:type="paragraph" w:styleId="BalloonText">
    <w:name w:val="Balloon Text"/>
    <w:basedOn w:val="Normal"/>
    <w:link w:val="BalloonTextChar"/>
    <w:uiPriority w:val="99"/>
    <w:semiHidden/>
    <w:rsid w:val="00CD04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CD0445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rsid w:val="00A009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Hyperlink">
    <w:name w:val="Hyperlink"/>
    <w:basedOn w:val="DefaultParagraphFont"/>
    <w:uiPriority w:val="99"/>
    <w:rsid w:val="006C37F2"/>
    <w:rPr>
      <w:rFonts w:cs="Times New Roman"/>
      <w:color w:val="0000FF"/>
      <w:u w:val="single"/>
    </w:rPr>
  </w:style>
  <w:style w:type="paragraph" w:styleId="Subtitle">
    <w:name w:val="Subtitle"/>
    <w:basedOn w:val="Normal"/>
    <w:link w:val="SubtitleChar"/>
    <w:uiPriority w:val="99"/>
    <w:qFormat/>
    <w:rsid w:val="00A26766"/>
    <w:pPr>
      <w:spacing w:after="0" w:line="240" w:lineRule="auto"/>
      <w:jc w:val="center"/>
    </w:pPr>
    <w:rPr>
      <w:rFonts w:ascii="Times New Roman" w:eastAsia="Times New Roman" w:hAnsi="Times New Roman" w:cs="Times New Roman"/>
      <w:sz w:val="40"/>
      <w:szCs w:val="40"/>
      <w:lang w:eastAsia="ru-RU"/>
    </w:rPr>
  </w:style>
  <w:style w:type="character" w:customStyle="1" w:styleId="SubtitleChar">
    <w:name w:val="Subtitle Char"/>
    <w:basedOn w:val="DefaultParagraphFont"/>
    <w:link w:val="Subtitle"/>
    <w:uiPriority w:val="99"/>
    <w:locked/>
    <w:rsid w:val="00A26766"/>
    <w:rPr>
      <w:rFonts w:ascii="Times New Roman" w:hAnsi="Times New Roman" w:cs="Times New Roman"/>
      <w:sz w:val="20"/>
      <w:szCs w:val="20"/>
      <w:lang w:eastAsia="ru-RU"/>
    </w:rPr>
  </w:style>
  <w:style w:type="character" w:styleId="Strong">
    <w:name w:val="Strong"/>
    <w:basedOn w:val="DefaultParagraphFont"/>
    <w:uiPriority w:val="99"/>
    <w:qFormat/>
    <w:rsid w:val="00CD24BA"/>
    <w:rPr>
      <w:rFonts w:cs="Times New Roman"/>
      <w:b/>
      <w:bCs/>
    </w:rPr>
  </w:style>
  <w:style w:type="paragraph" w:styleId="HTMLPreformatted">
    <w:name w:val="HTML Preformatted"/>
    <w:basedOn w:val="Normal"/>
    <w:link w:val="HTMLPreformattedChar"/>
    <w:uiPriority w:val="99"/>
    <w:semiHidden/>
    <w:rsid w:val="00B578A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locked/>
    <w:rsid w:val="00B578A8"/>
    <w:rPr>
      <w:rFonts w:ascii="Courier New" w:hAnsi="Courier New" w:cs="Courier New"/>
      <w:sz w:val="20"/>
      <w:szCs w:val="20"/>
      <w:lang w:eastAsia="ru-RU"/>
    </w:rPr>
  </w:style>
  <w:style w:type="character" w:styleId="IntenseEmphasis">
    <w:name w:val="Intense Emphasis"/>
    <w:basedOn w:val="DefaultParagraphFont"/>
    <w:uiPriority w:val="99"/>
    <w:qFormat/>
    <w:rsid w:val="00714DDD"/>
    <w:rPr>
      <w:rFonts w:cs="Times New Roman"/>
      <w:b/>
      <w:bCs/>
      <w:i/>
      <w:iCs/>
      <w:color w:val="4F81BD"/>
    </w:rPr>
  </w:style>
  <w:style w:type="character" w:styleId="IntenseReference">
    <w:name w:val="Intense Reference"/>
    <w:basedOn w:val="DefaultParagraphFont"/>
    <w:uiPriority w:val="99"/>
    <w:qFormat/>
    <w:rsid w:val="00714DDD"/>
    <w:rPr>
      <w:rFonts w:cs="Times New Roman"/>
      <w:b/>
      <w:bCs/>
      <w:smallCaps/>
      <w:color w:val="auto"/>
      <w:spacing w:val="5"/>
      <w:u w:val="single"/>
    </w:rPr>
  </w:style>
  <w:style w:type="character" w:styleId="BookTitle">
    <w:name w:val="Book Title"/>
    <w:basedOn w:val="DefaultParagraphFont"/>
    <w:uiPriority w:val="99"/>
    <w:qFormat/>
    <w:rsid w:val="00714DDD"/>
    <w:rPr>
      <w:rFonts w:cs="Times New Roman"/>
      <w:b/>
      <w:bCs/>
      <w:smallCaps/>
      <w:spacing w:val="5"/>
    </w:rPr>
  </w:style>
  <w:style w:type="character" w:styleId="FollowedHyperlink">
    <w:name w:val="FollowedHyperlink"/>
    <w:basedOn w:val="DefaultParagraphFont"/>
    <w:uiPriority w:val="99"/>
    <w:semiHidden/>
    <w:rsid w:val="00FE4C51"/>
    <w:rPr>
      <w:rFonts w:cs="Times New Roman"/>
      <w:color w:val="800080"/>
      <w:u w:val="single"/>
    </w:rPr>
  </w:style>
  <w:style w:type="paragraph" w:customStyle="1" w:styleId="c5">
    <w:name w:val="c5"/>
    <w:basedOn w:val="Normal"/>
    <w:uiPriority w:val="99"/>
    <w:rsid w:val="00FE57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DefaultParagraphFont"/>
    <w:uiPriority w:val="99"/>
    <w:rsid w:val="00FE57EC"/>
    <w:rPr>
      <w:rFonts w:cs="Times New Roman"/>
    </w:rPr>
  </w:style>
  <w:style w:type="paragraph" w:customStyle="1" w:styleId="c1">
    <w:name w:val="c1"/>
    <w:basedOn w:val="Normal"/>
    <w:uiPriority w:val="99"/>
    <w:rsid w:val="00FE57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Emphasis">
    <w:name w:val="Emphasis"/>
    <w:basedOn w:val="DefaultParagraphFont"/>
    <w:uiPriority w:val="99"/>
    <w:qFormat/>
    <w:locked/>
    <w:rsid w:val="00B56293"/>
    <w:rPr>
      <w:rFonts w:cs="Times New Roman"/>
      <w:i/>
      <w:iCs/>
    </w:rPr>
  </w:style>
  <w:style w:type="character" w:customStyle="1" w:styleId="apple-converted-space">
    <w:name w:val="apple-converted-space"/>
    <w:basedOn w:val="DefaultParagraphFont"/>
    <w:uiPriority w:val="99"/>
    <w:rsid w:val="00B56293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834642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642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642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642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642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642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642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642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642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346425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46425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46426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46427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46427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46427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34642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346425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46426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46427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46427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46428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34642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642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642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642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3464269"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34642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642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642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642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387</TotalTime>
  <Pages>7</Pages>
  <Words>1587</Words>
  <Characters>9049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Я</dc:creator>
  <cp:keywords/>
  <dc:description/>
  <cp:lastModifiedBy>1234</cp:lastModifiedBy>
  <cp:revision>18</cp:revision>
  <cp:lastPrinted>2014-09-25T21:47:00Z</cp:lastPrinted>
  <dcterms:created xsi:type="dcterms:W3CDTF">2013-10-09T12:48:00Z</dcterms:created>
  <dcterms:modified xsi:type="dcterms:W3CDTF">2014-09-29T18:24:00Z</dcterms:modified>
</cp:coreProperties>
</file>